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686B6A" w:rsidR="00B40686" w:rsidP="0066401A" w:rsidRDefault="00997F14" w14:paraId="4DF662EC" wp14:textId="186AE8AD">
      <w:pPr>
        <w:pStyle w:val="Bezodstpw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321ECCDE" w:rsidR="00B40686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321ECCDE" w:rsidR="00B40686">
        <w:rPr>
          <w:rFonts w:ascii="Corbel" w:hAnsi="Corbel"/>
          <w:i w:val="1"/>
          <w:iCs w:val="1"/>
          <w:sz w:val="24"/>
          <w:szCs w:val="24"/>
        </w:rPr>
        <w:t>UR nr</w:t>
      </w:r>
      <w:r w:rsidRPr="321ECCDE" w:rsidR="00B40686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xmlns:wp14="http://schemas.microsoft.com/office/word/2010/wordml" w:rsidRPr="00686B6A" w:rsidR="5BFFDEC0" w:rsidP="5BFFDEC0" w:rsidRDefault="5BFFDEC0" w14:paraId="672A6659" wp14:textId="77777777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</w:p>
    <w:p xmlns:wp14="http://schemas.microsoft.com/office/word/2010/wordml" w:rsidRPr="00686B6A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86B6A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686B6A" w:rsidR="0085747A" w:rsidP="321ECCDE" w:rsidRDefault="0071620A" w14:paraId="498AE5F9" wp14:textId="048BC567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321ECCDE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321ECCDE" w:rsidR="55C6D021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321ECCDE" w:rsidR="002769C3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321ECCDE" w:rsidR="002769C3">
        <w:rPr>
          <w:rFonts w:ascii="Corbel" w:hAnsi="Corbel"/>
          <w:b w:val="1"/>
          <w:bCs w:val="1"/>
          <w:smallCaps w:val="1"/>
          <w:sz w:val="24"/>
          <w:szCs w:val="24"/>
        </w:rPr>
        <w:t>02</w:t>
      </w:r>
      <w:r w:rsidRPr="321ECCDE" w:rsidR="00713707">
        <w:rPr>
          <w:rFonts w:ascii="Corbel" w:hAnsi="Corbel"/>
          <w:b w:val="1"/>
          <w:bCs w:val="1"/>
          <w:smallCaps w:val="1"/>
          <w:sz w:val="24"/>
          <w:szCs w:val="24"/>
        </w:rPr>
        <w:t>3</w:t>
      </w:r>
      <w:r w:rsidRPr="321ECCDE" w:rsidR="002769C3">
        <w:rPr>
          <w:rFonts w:ascii="Corbel" w:hAnsi="Corbel"/>
          <w:b w:val="1"/>
          <w:bCs w:val="1"/>
          <w:smallCaps w:val="1"/>
          <w:sz w:val="24"/>
          <w:szCs w:val="24"/>
        </w:rPr>
        <w:t>/202</w:t>
      </w:r>
      <w:r w:rsidRPr="321ECCDE" w:rsidR="00713707">
        <w:rPr>
          <w:rFonts w:ascii="Corbel" w:hAnsi="Corbel"/>
          <w:b w:val="1"/>
          <w:bCs w:val="1"/>
          <w:smallCaps w:val="1"/>
          <w:sz w:val="24"/>
          <w:szCs w:val="24"/>
        </w:rPr>
        <w:t>4</w:t>
      </w:r>
      <w:r w:rsidRPr="321ECCDE" w:rsidR="002769C3">
        <w:rPr>
          <w:rFonts w:ascii="Corbel" w:hAnsi="Corbel"/>
          <w:b w:val="1"/>
          <w:bCs w:val="1"/>
          <w:smallCaps w:val="1"/>
          <w:sz w:val="24"/>
          <w:szCs w:val="24"/>
        </w:rPr>
        <w:t>-202</w:t>
      </w:r>
      <w:r w:rsidRPr="321ECCDE" w:rsidR="00713707">
        <w:rPr>
          <w:rFonts w:ascii="Corbel" w:hAnsi="Corbel"/>
          <w:b w:val="1"/>
          <w:bCs w:val="1"/>
          <w:smallCaps w:val="1"/>
          <w:sz w:val="24"/>
          <w:szCs w:val="24"/>
        </w:rPr>
        <w:t>5</w:t>
      </w:r>
      <w:r w:rsidRPr="321ECCDE" w:rsidR="00132F2C">
        <w:rPr>
          <w:rFonts w:ascii="Corbel" w:hAnsi="Corbel"/>
          <w:b w:val="1"/>
          <w:bCs w:val="1"/>
          <w:smallCaps w:val="1"/>
          <w:sz w:val="24"/>
          <w:szCs w:val="24"/>
        </w:rPr>
        <w:t>/</w:t>
      </w:r>
      <w:r w:rsidRPr="321ECCDE" w:rsidR="002769C3">
        <w:rPr>
          <w:rFonts w:ascii="Corbel" w:hAnsi="Corbel"/>
          <w:b w:val="1"/>
          <w:bCs w:val="1"/>
          <w:smallCaps w:val="1"/>
          <w:sz w:val="24"/>
          <w:szCs w:val="24"/>
        </w:rPr>
        <w:t>202</w:t>
      </w:r>
      <w:r w:rsidRPr="321ECCDE" w:rsidR="00713707">
        <w:rPr>
          <w:rFonts w:ascii="Corbel" w:hAnsi="Corbel"/>
          <w:b w:val="1"/>
          <w:bCs w:val="1"/>
          <w:smallCaps w:val="1"/>
          <w:sz w:val="24"/>
          <w:szCs w:val="24"/>
        </w:rPr>
        <w:t>6</w:t>
      </w:r>
    </w:p>
    <w:p xmlns:wp14="http://schemas.microsoft.com/office/word/2010/wordml" w:rsidRPr="00686B6A" w:rsidR="0085747A" w:rsidP="00EA4832" w:rsidRDefault="00EA4832" w14:paraId="0A37501D" wp14:textId="08CE316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1ECCDE" w:rsidR="290A32C3">
        <w:rPr>
          <w:rFonts w:ascii="Corbel" w:hAnsi="Corbel"/>
          <w:sz w:val="24"/>
          <w:szCs w:val="24"/>
        </w:rPr>
        <w:t>(skrajne daty)</w:t>
      </w:r>
      <w:r>
        <w:tab/>
      </w:r>
    </w:p>
    <w:p xmlns:wp14="http://schemas.microsoft.com/office/word/2010/wordml" w:rsidRPr="00686B6A" w:rsidR="00445970" w:rsidP="00EA4832" w:rsidRDefault="00445970" w14:paraId="3364B80E" wp14:textId="0042B74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>
        <w:rPr>
          <w:rFonts w:ascii="Corbel" w:hAnsi="Corbel"/>
          <w:sz w:val="24"/>
          <w:szCs w:val="24"/>
        </w:rPr>
        <w:tab/>
      </w:r>
      <w:r w:rsidRPr="00686B6A" w:rsidR="00445970">
        <w:rPr>
          <w:rFonts w:ascii="Corbel" w:hAnsi="Corbel"/>
          <w:sz w:val="24"/>
          <w:szCs w:val="24"/>
        </w:rPr>
        <w:t xml:space="preserve">Rok akademicki </w:t>
      </w:r>
      <w:r w:rsidRPr="00686B6A" w:rsidR="00A236F7">
        <w:rPr>
          <w:rFonts w:ascii="Corbel" w:hAnsi="Corbel"/>
          <w:sz w:val="24"/>
          <w:szCs w:val="24"/>
        </w:rPr>
        <w:t>202</w:t>
      </w:r>
      <w:r w:rsidR="00511B11">
        <w:rPr>
          <w:rFonts w:ascii="Corbel" w:hAnsi="Corbel"/>
          <w:sz w:val="24"/>
          <w:szCs w:val="24"/>
        </w:rPr>
        <w:t>4</w:t>
      </w:r>
      <w:r w:rsidR="7F82F06F">
        <w:rPr>
          <w:rFonts w:ascii="Corbel" w:hAnsi="Corbel"/>
          <w:sz w:val="24"/>
          <w:szCs w:val="24"/>
        </w:rPr>
        <w:t>/2025</w:t>
      </w:r>
    </w:p>
    <w:p xmlns:wp14="http://schemas.microsoft.com/office/word/2010/wordml" w:rsidRPr="00686B6A" w:rsidR="0085747A" w:rsidP="009C54AE" w:rsidRDefault="0085747A" w14:paraId="5DAB6C7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686B6A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86B6A">
        <w:rPr>
          <w:rFonts w:ascii="Corbel" w:hAnsi="Corbel"/>
          <w:szCs w:val="24"/>
        </w:rPr>
        <w:t xml:space="preserve">1. </w:t>
      </w:r>
      <w:r w:rsidRPr="00686B6A" w:rsidR="0085747A">
        <w:rPr>
          <w:rFonts w:ascii="Corbel" w:hAnsi="Corbel"/>
          <w:szCs w:val="24"/>
        </w:rPr>
        <w:t xml:space="preserve">Podstawowe </w:t>
      </w:r>
      <w:r w:rsidRPr="00686B6A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686B6A" w:rsidR="0085747A" w:rsidTr="321ECCDE" w14:paraId="3DC52133" wp14:textId="77777777">
        <w:tc>
          <w:tcPr>
            <w:tcW w:w="2694" w:type="dxa"/>
            <w:tcMar/>
            <w:vAlign w:val="center"/>
          </w:tcPr>
          <w:p w:rsidRPr="00686B6A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686B6A" w:rsidR="0085747A" w:rsidP="5BFFDEC0" w:rsidRDefault="4F29A623" w14:paraId="3C75DD0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86B6A">
              <w:rPr>
                <w:rFonts w:ascii="Corbel" w:hAnsi="Corbel"/>
                <w:bCs/>
                <w:sz w:val="24"/>
                <w:szCs w:val="24"/>
              </w:rPr>
              <w:t>Techniki organizatorskie i decyzyjne</w:t>
            </w:r>
          </w:p>
        </w:tc>
      </w:tr>
      <w:tr xmlns:wp14="http://schemas.microsoft.com/office/word/2010/wordml" w:rsidRPr="00686B6A" w:rsidR="0085747A" w:rsidTr="321ECCDE" w14:paraId="70974114" wp14:textId="77777777">
        <w:tc>
          <w:tcPr>
            <w:tcW w:w="2694" w:type="dxa"/>
            <w:tcMar/>
            <w:vAlign w:val="center"/>
          </w:tcPr>
          <w:p w:rsidRPr="00686B6A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Kod przedmiotu</w:t>
            </w:r>
            <w:r w:rsidRPr="00686B6A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686B6A" w:rsidR="0085747A" w:rsidP="009C54AE" w:rsidRDefault="00A236F7" w14:paraId="5BB88A3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ASO 29</w:t>
            </w:r>
          </w:p>
        </w:tc>
      </w:tr>
      <w:tr xmlns:wp14="http://schemas.microsoft.com/office/word/2010/wordml" w:rsidRPr="00686B6A" w:rsidR="0085747A" w:rsidTr="321ECCDE" w14:paraId="5C0172EC" wp14:textId="77777777">
        <w:tc>
          <w:tcPr>
            <w:tcW w:w="2694" w:type="dxa"/>
            <w:tcMar/>
            <w:vAlign w:val="center"/>
          </w:tcPr>
          <w:p w:rsidRPr="00686B6A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nazwa</w:t>
            </w:r>
            <w:r w:rsidRPr="00686B6A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686B6A" w:rsidR="0085747A" w:rsidP="5BFFDEC0" w:rsidRDefault="23B7A27A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686B6A" w:rsidR="00023842" w:rsidTr="321ECCDE" w14:paraId="5932BC14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0A39E105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</w:tcPr>
          <w:p w:rsidRPr="00686B6A" w:rsidR="00023842" w:rsidP="5BFFDEC0" w:rsidRDefault="006B5573" w14:paraId="64558D9E" wp14:textId="29955EC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321ECCDE" w:rsidR="006B5573">
              <w:rPr>
                <w:rFonts w:ascii="Corbel" w:hAnsi="Corbel"/>
                <w:sz w:val="24"/>
                <w:szCs w:val="24"/>
              </w:rPr>
              <w:t xml:space="preserve">Instytut Nauk </w:t>
            </w:r>
            <w:r w:rsidRPr="321ECCDE" w:rsidR="006B5573">
              <w:rPr>
                <w:rFonts w:ascii="Corbel" w:hAnsi="Corbel"/>
                <w:sz w:val="24"/>
                <w:szCs w:val="24"/>
              </w:rPr>
              <w:t>Prawnych</w:t>
            </w:r>
            <w:r w:rsidRPr="321ECCDE" w:rsidR="006B5573">
              <w:rPr>
                <w:rFonts w:ascii="Corbel" w:hAnsi="Corbel"/>
                <w:sz w:val="24"/>
                <w:szCs w:val="24"/>
              </w:rPr>
              <w:t>,</w:t>
            </w:r>
            <w:r w:rsidRPr="321ECCDE" w:rsidR="006B5573">
              <w:rPr>
                <w:rFonts w:ascii="Corbel" w:hAnsi="Corbel"/>
                <w:sz w:val="24"/>
                <w:szCs w:val="24"/>
              </w:rPr>
              <w:t xml:space="preserve"> </w:t>
            </w:r>
            <w:r w:rsidRPr="321ECCDE" w:rsidR="23B7A27A">
              <w:rPr>
                <w:rFonts w:ascii="Corbel" w:hAnsi="Corbel"/>
                <w:sz w:val="24"/>
                <w:szCs w:val="24"/>
              </w:rPr>
              <w:t xml:space="preserve">Zakład Nauki Administracji </w:t>
            </w:r>
          </w:p>
        </w:tc>
      </w:tr>
      <w:tr xmlns:wp14="http://schemas.microsoft.com/office/word/2010/wordml" w:rsidRPr="00686B6A" w:rsidR="00023842" w:rsidTr="321ECCDE" w14:paraId="4E59D465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4B835047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</w:tcPr>
          <w:p w:rsidRPr="00686B6A" w:rsidR="00023842" w:rsidP="00023842" w:rsidRDefault="00023842" w14:paraId="28C13AEF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xmlns:wp14="http://schemas.microsoft.com/office/word/2010/wordml" w:rsidRPr="00686B6A" w:rsidR="00023842" w:rsidTr="321ECCDE" w14:paraId="11529C0C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448A1CED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</w:tcPr>
          <w:p w:rsidRPr="00686B6A" w:rsidR="00023842" w:rsidP="00023842" w:rsidRDefault="00023842" w14:paraId="1C90E256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Pr="00686B6A" w:rsidR="00023842" w:rsidTr="321ECCDE" w14:paraId="3A488BE5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04C0481C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</w:tcPr>
          <w:p w:rsidRPr="00686B6A" w:rsidR="00023842" w:rsidP="00023842" w:rsidRDefault="00410A0C" w14:paraId="37EEED7E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Og</w:t>
            </w:r>
            <w:r w:rsidRPr="00686B6A" w:rsidR="2916B63E">
              <w:rPr>
                <w:rFonts w:ascii="Corbel" w:hAnsi="Corbel"/>
                <w:sz w:val="24"/>
                <w:szCs w:val="24"/>
              </w:rPr>
              <w:t>ó</w:t>
            </w:r>
            <w:r w:rsidRPr="00686B6A">
              <w:rPr>
                <w:rFonts w:ascii="Corbel" w:hAnsi="Corbel"/>
                <w:sz w:val="24"/>
                <w:szCs w:val="24"/>
              </w:rPr>
              <w:t>lnoakademicki</w:t>
            </w:r>
          </w:p>
        </w:tc>
      </w:tr>
      <w:tr xmlns:wp14="http://schemas.microsoft.com/office/word/2010/wordml" w:rsidRPr="00686B6A" w:rsidR="00023842" w:rsidTr="321ECCDE" w14:paraId="5C70B2EB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7C3992E0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</w:tcPr>
          <w:p w:rsidRPr="00686B6A" w:rsidR="00023842" w:rsidP="00023842" w:rsidRDefault="00DE6097" w14:paraId="56B68402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</w:t>
            </w:r>
            <w:r w:rsidRPr="00686B6A" w:rsidR="00023842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686B6A" w:rsidR="00023842" w:rsidTr="321ECCDE" w14:paraId="6FBD7E9B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47AAF248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</w:tcPr>
          <w:p w:rsidRPr="00686B6A" w:rsidR="00023842" w:rsidP="001E0407" w:rsidRDefault="006B5573" w14:paraId="47A2C20D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Rok </w:t>
            </w:r>
            <w:r w:rsidRPr="00686B6A" w:rsidR="6FD7338A">
              <w:rPr>
                <w:rFonts w:ascii="Corbel" w:hAnsi="Corbel"/>
                <w:sz w:val="24"/>
                <w:szCs w:val="24"/>
              </w:rPr>
              <w:t>II</w:t>
            </w:r>
            <w:r w:rsidRPr="00686B6A" w:rsidR="6134C182">
              <w:rPr>
                <w:rFonts w:ascii="Corbel" w:hAnsi="Corbel"/>
                <w:sz w:val="24"/>
                <w:szCs w:val="24"/>
              </w:rPr>
              <w:t xml:space="preserve"> /</w:t>
            </w:r>
            <w:r w:rsidRPr="00686B6A" w:rsidR="001E0407">
              <w:rPr>
                <w:rFonts w:ascii="Corbel" w:hAnsi="Corbel"/>
                <w:sz w:val="24"/>
                <w:szCs w:val="24"/>
              </w:rPr>
              <w:t xml:space="preserve"> semestr 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686B6A" w:rsidR="00023842" w:rsidTr="321ECCDE" w14:paraId="1F36C07E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5863A118" wp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</w:tcPr>
          <w:p w:rsidRPr="00686B6A" w:rsidR="00023842" w:rsidP="00023842" w:rsidRDefault="00C462E7" w14:paraId="4B16EA4C" wp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xmlns:wp14="http://schemas.microsoft.com/office/word/2010/wordml" w:rsidRPr="00686B6A" w:rsidR="00023842" w:rsidTr="321ECCDE" w14:paraId="26EB6C12" wp14:textId="77777777">
        <w:tc>
          <w:tcPr>
            <w:tcW w:w="2694" w:type="dxa"/>
            <w:tcMar/>
            <w:vAlign w:val="center"/>
          </w:tcPr>
          <w:p w:rsidRPr="00686B6A" w:rsidR="00023842" w:rsidP="00023842" w:rsidRDefault="00023842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686B6A" w:rsidR="00023842" w:rsidP="00023842" w:rsidRDefault="008A09D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686B6A" w:rsidR="0002384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686B6A" w:rsidR="00F93AFB" w:rsidTr="321ECCDE" w14:paraId="14F04151" wp14:textId="77777777">
        <w:tc>
          <w:tcPr>
            <w:tcW w:w="2694" w:type="dxa"/>
            <w:tcMar/>
            <w:vAlign w:val="center"/>
          </w:tcPr>
          <w:p w:rsidRPr="00686B6A" w:rsidR="00F93AFB" w:rsidP="00F93AFB" w:rsidRDefault="00F93AF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686B6A" w:rsidR="00F93AFB" w:rsidP="00F93AFB" w:rsidRDefault="00F93AFB" w14:paraId="629CAD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xmlns:wp14="http://schemas.microsoft.com/office/word/2010/wordml" w:rsidRPr="00686B6A" w:rsidR="00F93AFB" w:rsidTr="321ECCDE" w14:paraId="4188D581" wp14:textId="77777777">
        <w:tc>
          <w:tcPr>
            <w:tcW w:w="2694" w:type="dxa"/>
            <w:tcMar/>
            <w:vAlign w:val="center"/>
          </w:tcPr>
          <w:p w:rsidRPr="00686B6A" w:rsidR="00F93AFB" w:rsidP="00F93AFB" w:rsidRDefault="00F93AFB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686B6A" w:rsidR="00F93AFB" w:rsidP="00F93AFB" w:rsidRDefault="00F93AFB" w14:paraId="4090DB6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  <w:r w:rsidR="00E14D58">
              <w:rPr>
                <w:rFonts w:ascii="Corbel" w:hAnsi="Corbel"/>
                <w:b w:val="0"/>
                <w:sz w:val="24"/>
                <w:szCs w:val="24"/>
              </w:rPr>
              <w:t>, mgr Izabela Bentkowska-Furman</w:t>
            </w:r>
          </w:p>
        </w:tc>
      </w:tr>
    </w:tbl>
    <w:p xmlns:wp14="http://schemas.microsoft.com/office/word/2010/wordml" w:rsidRPr="00686B6A" w:rsidR="0085747A" w:rsidP="321ECCDE" w:rsidRDefault="0085747A" w14:paraId="4DE066A3" wp14:textId="6E6E64DD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321ECCDE" w:rsidR="0085747A">
        <w:rPr>
          <w:rFonts w:ascii="Corbel" w:hAnsi="Corbel"/>
          <w:sz w:val="24"/>
          <w:szCs w:val="24"/>
        </w:rPr>
        <w:t xml:space="preserve">* </w:t>
      </w:r>
      <w:r w:rsidRPr="321ECCDE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321ECCDE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321ECCDE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321ECCDE" w:rsidR="03B052FB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321ECCDE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321ECCDE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321ECCDE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xmlns:wp14="http://schemas.microsoft.com/office/word/2010/wordml" w:rsidRPr="00686B6A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686B6A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>1.</w:t>
      </w:r>
      <w:r w:rsidRPr="00686B6A" w:rsidR="00E22FBC">
        <w:rPr>
          <w:rFonts w:ascii="Corbel" w:hAnsi="Corbel"/>
          <w:sz w:val="24"/>
          <w:szCs w:val="24"/>
        </w:rPr>
        <w:t>1</w:t>
      </w:r>
      <w:r w:rsidRPr="00686B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686B6A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125"/>
        <w:gridCol w:w="83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xmlns:wp14="http://schemas.microsoft.com/office/word/2010/wordml" w:rsidRPr="00686B6A" w:rsidR="00015B8F" w:rsidTr="5BFFDEC0" w14:paraId="4A00F406" wp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6B6A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Semestr</w:t>
            </w:r>
          </w:p>
          <w:p w:rsidRPr="00686B6A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(</w:t>
            </w:r>
            <w:r w:rsidRPr="00686B6A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6B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6B6A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86B6A">
              <w:rPr>
                <w:rFonts w:ascii="Corbel" w:hAnsi="Corbel"/>
                <w:b/>
                <w:szCs w:val="24"/>
              </w:rPr>
              <w:t>Liczba pkt</w:t>
            </w:r>
            <w:r w:rsidRPr="00686B6A" w:rsidR="00B90885">
              <w:rPr>
                <w:rFonts w:ascii="Corbel" w:hAnsi="Corbel"/>
                <w:b/>
                <w:szCs w:val="24"/>
              </w:rPr>
              <w:t>.</w:t>
            </w:r>
            <w:r w:rsidRPr="00686B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686B6A" w:rsidR="00015B8F" w:rsidTr="5BFFDEC0" w14:paraId="63C69E3F" wp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6B6A" w:rsidR="00015B8F" w:rsidP="009C54AE" w:rsidRDefault="00F93AFB" w14:paraId="13FABD8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410A0C" w14:paraId="5007C90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86B6A" w:rsidR="00015B8F" w:rsidP="009C54AE" w:rsidRDefault="00AE3EB4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686B6A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686B6A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>1.</w:t>
      </w:r>
      <w:r w:rsidRPr="00686B6A" w:rsidR="00E22FBC">
        <w:rPr>
          <w:rFonts w:ascii="Corbel" w:hAnsi="Corbel"/>
          <w:smallCaps w:val="0"/>
          <w:szCs w:val="24"/>
        </w:rPr>
        <w:t>2</w:t>
      </w:r>
      <w:r w:rsidRPr="00686B6A" w:rsidR="00F83B28">
        <w:rPr>
          <w:rFonts w:ascii="Corbel" w:hAnsi="Corbel"/>
          <w:smallCaps w:val="0"/>
          <w:szCs w:val="24"/>
        </w:rPr>
        <w:t>.</w:t>
      </w:r>
      <w:r w:rsidRPr="00686B6A" w:rsidR="00F83B28">
        <w:rPr>
          <w:rFonts w:ascii="Corbel" w:hAnsi="Corbel"/>
          <w:smallCaps w:val="0"/>
          <w:szCs w:val="24"/>
        </w:rPr>
        <w:tab/>
      </w:r>
      <w:r w:rsidRPr="00686B6A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686B6A" w:rsidR="0085747A" w:rsidP="5BFFDEC0" w:rsidRDefault="00023842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 w:eastAsia="MS Gothic" w:cs="MS Gothic"/>
          <w:b w:val="0"/>
          <w:szCs w:val="24"/>
        </w:rPr>
        <w:t>x</w:t>
      </w:r>
      <w:r w:rsidRPr="00686B6A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686B6A" w:rsidR="0085747A" w:rsidP="00F83B28" w:rsidRDefault="007E5F9F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MS Gothic" w:eastAsia="MS Gothic" w:cs="MS Gothic"/>
          <w:szCs w:val="24"/>
        </w:rPr>
        <w:t>☐</w:t>
      </w:r>
      <w:r w:rsidRPr="00686B6A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686B6A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686B6A" w:rsidR="00E22FBC" w:rsidP="321ECCDE" w:rsidRDefault="00E22FBC" w14:paraId="35295C78" wp14:textId="7D34F1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21ECCD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21ECCDE" w:rsidR="00E22FBC">
        <w:rPr>
          <w:rFonts w:ascii="Corbel" w:hAnsi="Corbel"/>
          <w:caps w:val="0"/>
          <w:smallCaps w:val="0"/>
        </w:rPr>
        <w:t>For</w:t>
      </w:r>
      <w:r w:rsidRPr="321ECCDE" w:rsidR="00445970">
        <w:rPr>
          <w:rFonts w:ascii="Corbel" w:hAnsi="Corbel"/>
          <w:caps w:val="0"/>
          <w:smallCaps w:val="0"/>
        </w:rPr>
        <w:t xml:space="preserve">ma zaliczenia </w:t>
      </w:r>
      <w:r w:rsidRPr="321ECCDE" w:rsidR="00445970">
        <w:rPr>
          <w:rFonts w:ascii="Corbel" w:hAnsi="Corbel"/>
          <w:caps w:val="0"/>
          <w:smallCaps w:val="0"/>
        </w:rPr>
        <w:t xml:space="preserve">przedmiotu </w:t>
      </w:r>
      <w:r w:rsidRPr="321ECCDE" w:rsidR="00E22FBC">
        <w:rPr>
          <w:rFonts w:ascii="Corbel" w:hAnsi="Corbel"/>
          <w:caps w:val="0"/>
          <w:smallCaps w:val="0"/>
        </w:rPr>
        <w:t>(</w:t>
      </w:r>
      <w:r w:rsidRPr="321ECCDE" w:rsidR="00E22FBC">
        <w:rPr>
          <w:rFonts w:ascii="Corbel" w:hAnsi="Corbel"/>
          <w:caps w:val="0"/>
          <w:smallCaps w:val="0"/>
        </w:rPr>
        <w:t xml:space="preserve">z toku) </w:t>
      </w:r>
      <w:r w:rsidRPr="321ECCDE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321ECCDE" w:rsidP="321ECCDE" w:rsidRDefault="321ECCDE" w14:paraId="295E36CB" w14:textId="67FF77E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</w:p>
    <w:p xmlns:wp14="http://schemas.microsoft.com/office/word/2010/wordml" w:rsidRPr="00686B6A" w:rsidR="00023842" w:rsidP="00023842" w:rsidRDefault="002769C3" w14:paraId="6BB0E224" wp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686B6A">
        <w:rPr>
          <w:rFonts w:ascii="Corbel" w:hAnsi="Corbel" w:eastAsia="Cambria"/>
          <w:sz w:val="24"/>
          <w:szCs w:val="24"/>
        </w:rPr>
        <w:t>Z</w:t>
      </w:r>
      <w:r w:rsidRPr="00686B6A" w:rsidR="00023842">
        <w:rPr>
          <w:rFonts w:ascii="Corbel" w:hAnsi="Corbel" w:eastAsia="Cambria"/>
          <w:sz w:val="24"/>
          <w:szCs w:val="24"/>
        </w:rPr>
        <w:t>aliczenie z oceną</w:t>
      </w:r>
    </w:p>
    <w:p xmlns:wp14="http://schemas.microsoft.com/office/word/2010/wordml" w:rsidRPr="00686B6A" w:rsidR="009D1BDB" w:rsidP="009C54AE" w:rsidRDefault="009D1BDB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686B6A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686B6A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686B6A" w:rsidR="5BFFDEC0" w:rsidP="5BFFDEC0" w:rsidRDefault="5BFFDEC0" w14:paraId="45FB0818" wp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686B6A" w:rsidR="0085747A" w:rsidTr="321ECCDE" w14:paraId="6B823BEF" wp14:textId="77777777">
        <w:tc>
          <w:tcPr>
            <w:tcW w:w="9670" w:type="dxa"/>
            <w:tcMar/>
          </w:tcPr>
          <w:p w:rsidRPr="00686B6A" w:rsidR="000410E5" w:rsidP="000410E5" w:rsidRDefault="000410E5" w14:paraId="3ADE1D4F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Pr="00686B6A" w:rsidR="009D1BDB" w:rsidP="321ECCDE" w:rsidRDefault="000410E5" w14:paraId="726A7164" wp14:textId="3DC5DECE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1ECCDE" w:rsidR="235623C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•</w:t>
            </w:r>
            <w:r>
              <w:tab/>
            </w:r>
            <w:r w:rsidRPr="321ECCDE" w:rsidR="235623C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wiedzę dotycząca</w:t>
            </w:r>
            <w:r w:rsidRPr="321ECCDE" w:rsidR="559E77F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321ECCDE" w:rsidR="559E77F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mechanizmów </w:t>
            </w:r>
            <w:r w:rsidRPr="321ECCDE" w:rsidR="235623C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funkcjon</w:t>
            </w:r>
            <w:r w:rsidRPr="321ECCDE" w:rsidR="73FA453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owania</w:t>
            </w:r>
            <w:r w:rsidRPr="321ECCDE" w:rsidR="73FA453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administracji publicznej</w:t>
            </w:r>
          </w:p>
          <w:p w:rsidRPr="00686B6A" w:rsidR="0085747A" w:rsidP="009D1BDB" w:rsidRDefault="000410E5" w14:paraId="10658056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zdolność log</w:t>
            </w:r>
            <w:r w:rsidRPr="00686B6A" w:rsidR="004B12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icznego myślenia i wnioskowania</w:t>
            </w:r>
          </w:p>
        </w:tc>
      </w:tr>
    </w:tbl>
    <w:p xmlns:wp14="http://schemas.microsoft.com/office/word/2010/wordml" w:rsidRPr="00686B6A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686B6A" w:rsidR="5BFFDEC0" w:rsidP="5BFFDEC0" w:rsidRDefault="5BFFDEC0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686B6A" w:rsidR="5BFFDEC0" w:rsidP="5BFFDEC0" w:rsidRDefault="5BFFDEC0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686B6A" w:rsidR="0085747A" w:rsidP="321ECCDE" w:rsidRDefault="0071620A" w14:paraId="469B63C5" wp14:textId="11781921">
      <w:pPr>
        <w:pStyle w:val="Punktygwne"/>
        <w:spacing w:before="0" w:after="0"/>
        <w:rPr>
          <w:rFonts w:ascii="Corbel" w:hAnsi="Corbel"/>
        </w:rPr>
      </w:pPr>
      <w:r w:rsidRPr="321ECCDE" w:rsidR="0071620A">
        <w:rPr>
          <w:rFonts w:ascii="Corbel" w:hAnsi="Corbel"/>
        </w:rPr>
        <w:t>3.</w:t>
      </w:r>
      <w:r w:rsidRPr="321ECCDE" w:rsidR="00A84C85">
        <w:rPr>
          <w:rFonts w:ascii="Corbel" w:hAnsi="Corbel"/>
        </w:rPr>
        <w:t xml:space="preserve">cele, efekty uczenia </w:t>
      </w:r>
      <w:r w:rsidRPr="321ECCDE" w:rsidR="00A84C85">
        <w:rPr>
          <w:rFonts w:ascii="Corbel" w:hAnsi="Corbel"/>
        </w:rPr>
        <w:t>się</w:t>
      </w:r>
      <w:r w:rsidRPr="321ECCDE" w:rsidR="0085747A">
        <w:rPr>
          <w:rFonts w:ascii="Corbel" w:hAnsi="Corbel"/>
        </w:rPr>
        <w:t>,</w:t>
      </w:r>
      <w:r w:rsidRPr="321ECCDE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686B6A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686B6A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sz w:val="24"/>
          <w:szCs w:val="24"/>
        </w:rPr>
        <w:t xml:space="preserve">3.1 </w:t>
      </w:r>
      <w:r w:rsidRPr="00686B6A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686B6A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51"/>
        <w:gridCol w:w="8819"/>
      </w:tblGrid>
      <w:tr xmlns:wp14="http://schemas.microsoft.com/office/word/2010/wordml" w:rsidRPr="00686B6A" w:rsidR="000410E5" w:rsidTr="321ECCDE" w14:paraId="7A826666" wp14:textId="77777777">
        <w:tc>
          <w:tcPr>
            <w:tcW w:w="851" w:type="dxa"/>
            <w:tcMar/>
            <w:vAlign w:val="center"/>
          </w:tcPr>
          <w:p w:rsidRPr="00686B6A" w:rsidR="000410E5" w:rsidP="000410E5" w:rsidRDefault="000410E5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6B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</w:tcPr>
          <w:p w:rsidRPr="00686B6A" w:rsidR="000410E5" w:rsidP="00211474" w:rsidRDefault="00211474" w14:paraId="49F33613" wp14:textId="578020D8">
            <w:pPr>
              <w:rPr>
                <w:rFonts w:ascii="Corbel" w:hAnsi="Corbel"/>
                <w:sz w:val="24"/>
                <w:szCs w:val="24"/>
              </w:rPr>
            </w:pPr>
            <w:r w:rsidRPr="321ECCDE" w:rsidR="7DCDEEB8">
              <w:rPr>
                <w:rFonts w:ascii="Corbel" w:hAnsi="Corbel"/>
                <w:sz w:val="24"/>
                <w:szCs w:val="24"/>
              </w:rPr>
              <w:t xml:space="preserve">Przekazanie studentowi </w:t>
            </w:r>
            <w:r w:rsidRPr="321ECCDE" w:rsidR="7DCDEEB8">
              <w:rPr>
                <w:rFonts w:ascii="Corbel" w:hAnsi="Corbel"/>
                <w:sz w:val="24"/>
                <w:szCs w:val="24"/>
              </w:rPr>
              <w:t>wiedzy z</w:t>
            </w:r>
            <w:r w:rsidRPr="321ECCDE" w:rsidR="7DCDEEB8">
              <w:rPr>
                <w:rFonts w:ascii="Corbel" w:hAnsi="Corbel"/>
                <w:sz w:val="24"/>
                <w:szCs w:val="24"/>
              </w:rPr>
              <w:t xml:space="preserve"> zakresu </w:t>
            </w:r>
            <w:r w:rsidRPr="321ECCDE" w:rsidR="235623C9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Pr="321ECCDE" w:rsidR="78BC690E">
              <w:rPr>
                <w:rFonts w:ascii="Corbel" w:hAnsi="Corbel"/>
                <w:sz w:val="24"/>
                <w:szCs w:val="24"/>
              </w:rPr>
              <w:t>technik decyzyjnych i organizatorskich w administracji publicznej.</w:t>
            </w:r>
          </w:p>
        </w:tc>
      </w:tr>
      <w:tr xmlns:wp14="http://schemas.microsoft.com/office/word/2010/wordml" w:rsidRPr="00686B6A" w:rsidR="000410E5" w:rsidTr="321ECCDE" w14:paraId="7EA59A6B" wp14:textId="77777777">
        <w:tc>
          <w:tcPr>
            <w:tcW w:w="851" w:type="dxa"/>
            <w:tcMar/>
            <w:vAlign w:val="center"/>
          </w:tcPr>
          <w:p w:rsidRPr="00686B6A" w:rsidR="000410E5" w:rsidP="000410E5" w:rsidRDefault="000410E5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</w:tcPr>
          <w:p w:rsidRPr="00686B6A" w:rsidR="000410E5" w:rsidP="00043173" w:rsidRDefault="000410E5" w14:paraId="177E6BD1" wp14:textId="3DF604AA">
            <w:pPr>
              <w:rPr>
                <w:rFonts w:ascii="Corbel" w:hAnsi="Corbel"/>
                <w:sz w:val="24"/>
                <w:szCs w:val="24"/>
              </w:rPr>
            </w:pPr>
            <w:r w:rsidRPr="321ECCDE" w:rsidR="235623C9">
              <w:rPr>
                <w:rFonts w:ascii="Corbel" w:hAnsi="Corbel"/>
                <w:sz w:val="24"/>
                <w:szCs w:val="24"/>
              </w:rPr>
              <w:t xml:space="preserve">Student powinien nabyć umiejętności </w:t>
            </w:r>
            <w:r w:rsidRPr="321ECCDE" w:rsidR="235623C9">
              <w:rPr>
                <w:rFonts w:ascii="Corbel" w:hAnsi="Corbel"/>
                <w:sz w:val="24"/>
                <w:szCs w:val="24"/>
              </w:rPr>
              <w:t>identyfikacji</w:t>
            </w:r>
            <w:r w:rsidRPr="321ECCDE" w:rsidR="2D59D792">
              <w:rPr>
                <w:rFonts w:ascii="Corbel" w:hAnsi="Corbel"/>
                <w:sz w:val="24"/>
                <w:szCs w:val="24"/>
              </w:rPr>
              <w:t xml:space="preserve"> </w:t>
            </w:r>
            <w:r w:rsidRPr="321ECCDE" w:rsidR="0ED3B6BE">
              <w:rPr>
                <w:rFonts w:ascii="Corbel" w:hAnsi="Corbel"/>
                <w:sz w:val="24"/>
                <w:szCs w:val="24"/>
              </w:rPr>
              <w:t>problemów</w:t>
            </w:r>
            <w:r w:rsidRPr="321ECCDE" w:rsidR="0ED3B6BE">
              <w:rPr>
                <w:rFonts w:ascii="Corbel" w:hAnsi="Corbel"/>
                <w:sz w:val="24"/>
                <w:szCs w:val="24"/>
              </w:rPr>
              <w:t xml:space="preserve"> związanych z procesem podejmowania decyzji.</w:t>
            </w:r>
          </w:p>
        </w:tc>
      </w:tr>
    </w:tbl>
    <w:p xmlns:wp14="http://schemas.microsoft.com/office/word/2010/wordml" w:rsidRPr="00686B6A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686B6A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86B6A">
        <w:rPr>
          <w:rFonts w:ascii="Corbel" w:hAnsi="Corbel"/>
          <w:b/>
          <w:sz w:val="24"/>
          <w:szCs w:val="24"/>
        </w:rPr>
        <w:t xml:space="preserve">3.2 </w:t>
      </w:r>
      <w:r w:rsidRPr="00686B6A" w:rsidR="001D7B54">
        <w:rPr>
          <w:rFonts w:ascii="Corbel" w:hAnsi="Corbel"/>
          <w:b/>
          <w:sz w:val="24"/>
          <w:szCs w:val="24"/>
        </w:rPr>
        <w:t xml:space="preserve">Efekty </w:t>
      </w:r>
      <w:r w:rsidRPr="00686B6A" w:rsidR="00C05F44">
        <w:rPr>
          <w:rFonts w:ascii="Corbel" w:hAnsi="Corbel"/>
          <w:b/>
          <w:sz w:val="24"/>
          <w:szCs w:val="24"/>
        </w:rPr>
        <w:t xml:space="preserve">uczenia się </w:t>
      </w:r>
      <w:r w:rsidRPr="00686B6A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686B6A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701"/>
        <w:gridCol w:w="6096"/>
        <w:gridCol w:w="1873"/>
      </w:tblGrid>
      <w:tr xmlns:wp14="http://schemas.microsoft.com/office/word/2010/wordml" w:rsidRPr="00686B6A" w:rsidR="0085747A" w:rsidTr="321ECCDE" w14:paraId="61F38664" wp14:textId="77777777">
        <w:tc>
          <w:tcPr>
            <w:tcW w:w="1701" w:type="dxa"/>
            <w:tcMar/>
            <w:vAlign w:val="center"/>
          </w:tcPr>
          <w:p w:rsidRPr="00686B6A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smallCaps w:val="0"/>
                <w:szCs w:val="24"/>
              </w:rPr>
              <w:t>EK</w:t>
            </w:r>
            <w:r w:rsidRPr="00686B6A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86B6A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686B6A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686B6A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686B6A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686B6A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86B6A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686B6A" w:rsidR="004F279D" w:rsidTr="321ECCDE" w14:paraId="79EDBB34" wp14:textId="77777777">
        <w:tc>
          <w:tcPr>
            <w:tcW w:w="1701" w:type="dxa"/>
            <w:tcMar/>
          </w:tcPr>
          <w:p w:rsidRPr="00686B6A" w:rsidR="004F279D" w:rsidP="004F279D" w:rsidRDefault="004F279D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686B6A" w:rsidR="006E0834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Mar/>
          </w:tcPr>
          <w:p w:rsidRPr="00686B6A" w:rsidR="005D652A" w:rsidP="5BFFDEC0" w:rsidRDefault="002769C3" w14:paraId="2E54F883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6B6A" w:rsidR="7ED663C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  <w:tcMar/>
          </w:tcPr>
          <w:p w:rsidRPr="00686B6A" w:rsidR="004F279D" w:rsidP="004F279D" w:rsidRDefault="00AF472C" w14:paraId="27F803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686B6A" w:rsidR="00AF472C" w:rsidP="004F279D" w:rsidRDefault="00AF472C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686B6A" w:rsidR="002769C3" w:rsidTr="321ECCDE" w14:paraId="5CE49331" wp14:textId="77777777">
        <w:tc>
          <w:tcPr>
            <w:tcW w:w="1701" w:type="dxa"/>
            <w:tcMar/>
          </w:tcPr>
          <w:p w:rsidRPr="00686B6A" w:rsidR="002769C3" w:rsidP="004F279D" w:rsidRDefault="002769C3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686B6A" w:rsidR="002769C3" w:rsidP="5BFFDEC0" w:rsidRDefault="00153BAB" w14:paraId="27907BBF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Student ma podstawową wiedzę o relacjach między strukturami i instytucjami administracji publicznej;</w:t>
            </w:r>
          </w:p>
        </w:tc>
        <w:tc>
          <w:tcPr>
            <w:tcW w:w="1873" w:type="dxa"/>
            <w:tcMar/>
          </w:tcPr>
          <w:p w:rsidRPr="00686B6A" w:rsidR="002769C3" w:rsidP="004F279D" w:rsidRDefault="002769C3" w14:paraId="79569C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xmlns:wp14="http://schemas.microsoft.com/office/word/2010/wordml" w:rsidRPr="00686B6A" w:rsidR="00444FE4" w:rsidTr="321ECCDE" w14:paraId="58C95FF5" wp14:textId="77777777">
        <w:tc>
          <w:tcPr>
            <w:tcW w:w="1701" w:type="dxa"/>
            <w:tcMar/>
          </w:tcPr>
          <w:p w:rsidRPr="00686B6A" w:rsidR="00444FE4" w:rsidP="004F279D" w:rsidRDefault="002769C3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686B6A" w:rsidR="00444FE4" w:rsidP="5BFFDEC0" w:rsidRDefault="2CBED55B" w14:paraId="7C88A8E4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podstawową terminologię z zakresu </w:t>
            </w:r>
            <w:r w:rsidRPr="00686B6A" w:rsidR="43343A72">
              <w:rPr>
                <w:rFonts w:ascii="Corbel" w:hAnsi="Corbel"/>
                <w:b w:val="0"/>
                <w:smallCaps w:val="0"/>
                <w:szCs w:val="24"/>
              </w:rPr>
              <w:t>procesu d</w:t>
            </w:r>
            <w:r w:rsidRPr="00686B6A" w:rsidR="5A1F59E8">
              <w:rPr>
                <w:rFonts w:ascii="Corbel" w:hAnsi="Corbel"/>
                <w:b w:val="0"/>
                <w:smallCaps w:val="0"/>
                <w:szCs w:val="24"/>
              </w:rPr>
              <w:t>ecyzyjnego i organizatorskiego.</w:t>
            </w:r>
          </w:p>
        </w:tc>
        <w:tc>
          <w:tcPr>
            <w:tcW w:w="1873" w:type="dxa"/>
            <w:tcMar/>
          </w:tcPr>
          <w:p w:rsidRPr="00686B6A" w:rsidR="00444FE4" w:rsidP="004F279D" w:rsidRDefault="00444FE4" w14:paraId="3FB25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xmlns:wp14="http://schemas.microsoft.com/office/word/2010/wordml" w:rsidRPr="00686B6A" w:rsidR="003F5EBB" w:rsidTr="321ECCDE" w14:paraId="2D5FBDE0" wp14:textId="77777777">
        <w:tc>
          <w:tcPr>
            <w:tcW w:w="1701" w:type="dxa"/>
            <w:tcMar/>
          </w:tcPr>
          <w:p w:rsidRPr="00686B6A" w:rsidR="003F5EBB" w:rsidP="004F279D" w:rsidRDefault="002769C3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686B6A" w:rsidR="005B16FD" w:rsidP="5BFFDEC0" w:rsidRDefault="38EE3E9B" w14:paraId="00A84359" wp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6B6A" w:rsidR="5B2944AE">
              <w:rPr>
                <w:rFonts w:ascii="Corbel" w:hAnsi="Corbel"/>
                <w:b w:val="0"/>
                <w:smallCaps w:val="0"/>
                <w:szCs w:val="24"/>
              </w:rPr>
              <w:t>zna i rozumie metody i narzędzia</w:t>
            </w:r>
            <w:r w:rsidRPr="00686B6A" w:rsidR="031BA8D1">
              <w:rPr>
                <w:rFonts w:ascii="Corbel" w:hAnsi="Corbel"/>
                <w:b w:val="0"/>
                <w:smallCaps w:val="0"/>
                <w:szCs w:val="24"/>
              </w:rPr>
              <w:t xml:space="preserve">, w tym technikach </w:t>
            </w:r>
            <w:r w:rsidRPr="00686B6A" w:rsidR="5B2944AE">
              <w:rPr>
                <w:rFonts w:ascii="Corbel" w:hAnsi="Corbel"/>
                <w:b w:val="0"/>
                <w:smallCaps w:val="0"/>
                <w:szCs w:val="24"/>
              </w:rPr>
              <w:t>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  <w:tcMar/>
          </w:tcPr>
          <w:p w:rsidRPr="00686B6A" w:rsidR="003F5EBB" w:rsidP="004F279D" w:rsidRDefault="00927782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686B6A" w:rsidR="003F5EBB" w:rsidTr="321ECCDE" w14:paraId="093A8067" wp14:textId="77777777">
        <w:tc>
          <w:tcPr>
            <w:tcW w:w="1701" w:type="dxa"/>
            <w:tcMar/>
          </w:tcPr>
          <w:p w:rsidRPr="00686B6A" w:rsidR="003F5EBB" w:rsidP="004F279D" w:rsidRDefault="002769C3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686B6A" w:rsidR="00B55351" w:rsidP="5BFFDEC0" w:rsidRDefault="00153BAB" w14:paraId="74C7C38D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6B6A" w:rsidR="6626EF4E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  <w:tcMar/>
          </w:tcPr>
          <w:p w:rsidRPr="00686B6A" w:rsidR="003F5EBB" w:rsidP="004F279D" w:rsidRDefault="003F5EBB" w14:paraId="223BB37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xmlns:wp14="http://schemas.microsoft.com/office/word/2010/wordml" w:rsidRPr="00686B6A" w:rsidR="003F5EBB" w:rsidTr="321ECCDE" w14:paraId="09B0227D" wp14:textId="77777777">
        <w:tc>
          <w:tcPr>
            <w:tcW w:w="1701" w:type="dxa"/>
            <w:tcMar/>
          </w:tcPr>
          <w:p w:rsidRPr="00686B6A" w:rsidR="003F5EBB" w:rsidP="004F279D" w:rsidRDefault="002769C3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686B6A" w:rsidR="003D5EF6" w:rsidP="321ECCDE" w:rsidRDefault="52B1B7B3" w14:paraId="65DA716A" wp14:textId="2AB35C2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1ECCDE" w:rsidR="3043FA6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321ECCDE" w:rsidR="608E6B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potrafi prawidłowo identyfikować </w:t>
            </w:r>
            <w:r w:rsidRPr="321ECCDE" w:rsidR="608E6B81">
              <w:rPr>
                <w:rFonts w:ascii="Corbel" w:hAnsi="Corbel"/>
                <w:b w:val="0"/>
                <w:bCs w:val="0"/>
                <w:caps w:val="0"/>
                <w:smallCaps w:val="0"/>
              </w:rPr>
              <w:t>i interpretować</w:t>
            </w:r>
            <w:r w:rsidRPr="321ECCDE" w:rsidR="608E6B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21ECCDE" w:rsidR="608E6B81">
              <w:rPr>
                <w:rFonts w:ascii="Corbel" w:hAnsi="Corbel"/>
                <w:b w:val="0"/>
                <w:bCs w:val="0"/>
                <w:caps w:val="0"/>
                <w:smallCaps w:val="0"/>
              </w:rPr>
              <w:t>zjawiska prawne, społeczne, ekonomiczne, polityczne i organizacyjne,</w:t>
            </w:r>
            <w:r w:rsidRPr="321ECCDE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dotyczące procesu decyzyjnego w kontekście mechanizmów rządzenia i administrowania</w:t>
            </w:r>
            <w:r w:rsidRPr="321ECCDE" w:rsidR="608E6B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analizować ich powiązania z różnymi obszarami działalności administracyjnej;</w:t>
            </w:r>
          </w:p>
        </w:tc>
        <w:tc>
          <w:tcPr>
            <w:tcW w:w="1873" w:type="dxa"/>
            <w:tcMar/>
          </w:tcPr>
          <w:p w:rsidRPr="00686B6A" w:rsidR="003F5EBB" w:rsidP="004F279D" w:rsidRDefault="005339DC" w14:paraId="3CFCD0C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K_U01</w:t>
            </w:r>
          </w:p>
        </w:tc>
      </w:tr>
      <w:tr xmlns:wp14="http://schemas.microsoft.com/office/word/2010/wordml" w:rsidRPr="00686B6A" w:rsidR="00067CB4" w:rsidTr="321ECCDE" w14:paraId="5824E389" wp14:textId="77777777">
        <w:tc>
          <w:tcPr>
            <w:tcW w:w="1701" w:type="dxa"/>
            <w:tcMar/>
          </w:tcPr>
          <w:p w:rsidRPr="00686B6A" w:rsidR="00067CB4" w:rsidP="004F279D" w:rsidRDefault="002769C3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Mar/>
          </w:tcPr>
          <w:p w:rsidRPr="00686B6A" w:rsidR="00067CB4" w:rsidP="321ECCDE" w:rsidRDefault="5A1F59E8" w14:paraId="74C831E0" wp14:textId="4BED20FC">
            <w:pPr>
              <w:pStyle w:val="Punktygwne"/>
              <w:spacing w:after="0"/>
              <w:jc w:val="both"/>
              <w:rPr>
                <w:rFonts w:ascii="Corbel" w:hAnsi="Corbel"/>
              </w:rPr>
            </w:pPr>
            <w:r w:rsidRPr="321ECCDE" w:rsidR="3C7CBAD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321ECCDE" w:rsidR="5E19F06A">
              <w:rPr>
                <w:rFonts w:ascii="Corbel" w:hAnsi="Corbel"/>
                <w:b w:val="0"/>
                <w:bCs w:val="0"/>
                <w:caps w:val="0"/>
                <w:smallCaps w:val="0"/>
              </w:rPr>
              <w:t>p</w:t>
            </w:r>
            <w:r w:rsidRPr="321ECCDE" w:rsidR="3C7CBAD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wykorzystania </w:t>
            </w:r>
            <w:r w:rsidRPr="321ECCDE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>zdobytej wiedzy</w:t>
            </w:r>
            <w:r w:rsidRPr="321ECCDE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teoretycznej w zakresie technik organizatorskich i decyzyjnych, procesu decyzyjnego w administracji publicznej, </w:t>
            </w:r>
            <w:r w:rsidRPr="321ECCDE" w:rsidR="3C7CBAD6">
              <w:rPr>
                <w:rFonts w:ascii="Corbel" w:hAnsi="Corbel"/>
                <w:b w:val="0"/>
                <w:bCs w:val="0"/>
                <w:caps w:val="0"/>
                <w:smallCaps w:val="0"/>
              </w:rPr>
              <w:t>do analizowania konkretnych procesów i zjaw</w:t>
            </w:r>
            <w:r w:rsidRPr="321ECCDE" w:rsidR="00153BAB">
              <w:rPr>
                <w:rFonts w:ascii="Corbel" w:hAnsi="Corbel"/>
                <w:b w:val="0"/>
                <w:bCs w:val="0"/>
                <w:caps w:val="0"/>
                <w:smallCaps w:val="0"/>
              </w:rPr>
              <w:t>isk społecznych w administracji</w:t>
            </w:r>
          </w:p>
        </w:tc>
        <w:tc>
          <w:tcPr>
            <w:tcW w:w="1873" w:type="dxa"/>
            <w:tcMar/>
          </w:tcPr>
          <w:p w:rsidRPr="00686B6A" w:rsidR="00067CB4" w:rsidP="004F279D" w:rsidRDefault="00067CB4" w14:paraId="5E6EAE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K_U02</w:t>
            </w:r>
          </w:p>
        </w:tc>
      </w:tr>
      <w:tr xmlns:wp14="http://schemas.microsoft.com/office/word/2010/wordml" w:rsidRPr="00686B6A" w:rsidR="004F279D" w:rsidTr="321ECCDE" w14:paraId="4EB8E386" wp14:textId="77777777">
        <w:tc>
          <w:tcPr>
            <w:tcW w:w="1701" w:type="dxa"/>
            <w:tcMar/>
          </w:tcPr>
          <w:p w:rsidRPr="00686B6A" w:rsidR="004F279D" w:rsidP="004F279D" w:rsidRDefault="004F279D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686B6A" w:rsidR="002769C3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  <w:tcMar/>
          </w:tcPr>
          <w:p w:rsidRPr="00686B6A" w:rsidR="004F279D" w:rsidP="5BFFDEC0" w:rsidRDefault="6D383521" w14:paraId="36610764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Student</w:t>
            </w:r>
            <w:r w:rsidRPr="00686B6A" w:rsidR="3FA1BBFE">
              <w:rPr>
                <w:rFonts w:ascii="Corbel" w:hAnsi="Corbel"/>
                <w:sz w:val="24"/>
                <w:szCs w:val="24"/>
              </w:rPr>
              <w:t xml:space="preserve"> p</w:t>
            </w:r>
            <w:r w:rsidRPr="00686B6A" w:rsidR="5D871E4B">
              <w:rPr>
                <w:rFonts w:ascii="Corbel" w:hAnsi="Corbel"/>
                <w:sz w:val="24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  <w:tcMar/>
          </w:tcPr>
          <w:p w:rsidRPr="00686B6A" w:rsidR="004F279D" w:rsidP="004F279D" w:rsidRDefault="003305E4" w14:paraId="6E723246" wp14:textId="77777777">
            <w:p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 w:themeColor="text1"/>
                <w:sz w:val="24"/>
                <w:szCs w:val="24"/>
              </w:rPr>
              <w:t>K_U05</w:t>
            </w:r>
          </w:p>
        </w:tc>
      </w:tr>
      <w:tr xmlns:wp14="http://schemas.microsoft.com/office/word/2010/wordml" w:rsidRPr="00686B6A" w:rsidR="003F5EBB" w:rsidTr="321ECCDE" w14:paraId="7D459349" wp14:textId="77777777">
        <w:tc>
          <w:tcPr>
            <w:tcW w:w="1701" w:type="dxa"/>
            <w:tcMar/>
          </w:tcPr>
          <w:p w:rsidRPr="00686B6A" w:rsidR="003F5EBB" w:rsidP="004F279D" w:rsidRDefault="002769C3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Mar/>
          </w:tcPr>
          <w:p w:rsidRPr="00686B6A" w:rsidR="003F5EBB" w:rsidP="5BFFDEC0" w:rsidRDefault="7B64EAFC" w14:paraId="684A973A" wp14:textId="77777777">
            <w:pPr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686B6A" w:rsidR="46BCABDA">
              <w:rPr>
                <w:rFonts w:ascii="Corbel" w:hAnsi="Corbel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</w:t>
            </w:r>
            <w:r w:rsidRPr="00686B6A" w:rsidR="377D9C44">
              <w:rPr>
                <w:rFonts w:ascii="Corbel" w:hAnsi="Corbel"/>
                <w:sz w:val="24"/>
                <w:szCs w:val="24"/>
              </w:rPr>
              <w:t>z zakresu procesu decyzyjnego i jego etapów, delegowania uprawnień decyzyjnych,</w:t>
            </w:r>
            <w:r w:rsidR="008E0D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86B6A" w:rsidR="66130BA2">
              <w:rPr>
                <w:rFonts w:ascii="Corbel" w:hAnsi="Corbel"/>
                <w:sz w:val="24"/>
                <w:szCs w:val="24"/>
              </w:rPr>
              <w:t>ustaleniem kryteriów podejmowania decyzji,</w:t>
            </w:r>
            <w:r w:rsidR="008E0D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86B6A" w:rsidR="377D9C44">
              <w:rPr>
                <w:rFonts w:ascii="Corbel" w:hAnsi="Corbel"/>
                <w:sz w:val="24"/>
                <w:szCs w:val="24"/>
              </w:rPr>
              <w:t>deliberatywnych metod podejmowania decyzji</w:t>
            </w:r>
            <w:r w:rsidRPr="00686B6A" w:rsidR="46BCABDA">
              <w:rPr>
                <w:rFonts w:ascii="Corbel" w:hAnsi="Corbel"/>
                <w:sz w:val="24"/>
                <w:szCs w:val="24"/>
              </w:rPr>
              <w:t xml:space="preserve"> z wykorzystaniem ujęć teoretycznych, a także różnych źródeł;</w:t>
            </w:r>
          </w:p>
        </w:tc>
        <w:tc>
          <w:tcPr>
            <w:tcW w:w="1873" w:type="dxa"/>
            <w:tcMar/>
          </w:tcPr>
          <w:p w:rsidRPr="00686B6A" w:rsidR="003F5EBB" w:rsidP="004F279D" w:rsidRDefault="00B21033" w14:paraId="661AB4C3" wp14:textId="77777777">
            <w:pPr>
              <w:rPr>
                <w:rFonts w:ascii="Corbel" w:hAnsi="Corbel"/>
                <w:color w:val="FF0000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 w:themeColor="text1"/>
                <w:sz w:val="24"/>
                <w:szCs w:val="24"/>
              </w:rPr>
              <w:t>K_U07</w:t>
            </w:r>
          </w:p>
        </w:tc>
      </w:tr>
      <w:tr xmlns:wp14="http://schemas.microsoft.com/office/word/2010/wordml" w:rsidRPr="00686B6A" w:rsidR="009559DB" w:rsidTr="321ECCDE" w14:paraId="0CA62B37" wp14:textId="77777777">
        <w:tc>
          <w:tcPr>
            <w:tcW w:w="1701" w:type="dxa"/>
            <w:tcMar/>
          </w:tcPr>
          <w:p w:rsidRPr="00686B6A" w:rsidR="009559DB" w:rsidP="004F279D" w:rsidRDefault="002769C3" w14:paraId="7F7E126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Mar/>
          </w:tcPr>
          <w:p w:rsidRPr="00686B6A" w:rsidR="00AF0044" w:rsidP="006D0BA0" w:rsidRDefault="4FC046A5" w14:paraId="503DF624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686B6A" w:rsidR="745FA119">
              <w:rPr>
                <w:rFonts w:ascii="Corbel" w:hAnsi="Corbel"/>
                <w:sz w:val="24"/>
                <w:szCs w:val="24"/>
              </w:rPr>
              <w:t>jest got</w:t>
            </w:r>
            <w:r w:rsidRPr="00686B6A" w:rsidR="006D0BA0">
              <w:rPr>
                <w:rFonts w:ascii="Corbel" w:hAnsi="Corbel"/>
                <w:sz w:val="24"/>
                <w:szCs w:val="24"/>
              </w:rPr>
              <w:t>owy</w:t>
            </w:r>
            <w:r w:rsidRPr="00686B6A" w:rsidR="745FA119">
              <w:rPr>
                <w:rFonts w:ascii="Corbel" w:hAnsi="Corbel"/>
                <w:sz w:val="24"/>
                <w:szCs w:val="24"/>
              </w:rPr>
              <w:t xml:space="preserve"> do wypełniania zobowiązań społecznych oraz samodzielnego lub zespołowego przygotowywania projektów społecznych;</w:t>
            </w:r>
          </w:p>
        </w:tc>
        <w:tc>
          <w:tcPr>
            <w:tcW w:w="1873" w:type="dxa"/>
            <w:tcMar/>
          </w:tcPr>
          <w:p w:rsidRPr="00686B6A" w:rsidR="009559DB" w:rsidP="004F279D" w:rsidRDefault="009559DB" w14:paraId="5B2AA153" wp14:textId="77777777">
            <w:pPr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xmlns:wp14="http://schemas.microsoft.com/office/word/2010/wordml" w:rsidRPr="00686B6A" w:rsidR="009559DB" w:rsidTr="321ECCDE" w14:paraId="3B1D799B" wp14:textId="77777777">
        <w:tc>
          <w:tcPr>
            <w:tcW w:w="1701" w:type="dxa"/>
            <w:tcMar/>
          </w:tcPr>
          <w:p w:rsidRPr="00686B6A" w:rsidR="009559DB" w:rsidP="004F279D" w:rsidRDefault="002769C3" w14:paraId="29FCE2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Mar/>
          </w:tcPr>
          <w:p w:rsidRPr="00686B6A" w:rsidR="009559DB" w:rsidP="006D0BA0" w:rsidRDefault="4FC046A5" w14:paraId="3F2925C1" wp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686B6A" w:rsidR="745FA119">
              <w:rPr>
                <w:rFonts w:ascii="Corbel" w:hAnsi="Corbel"/>
                <w:sz w:val="24"/>
                <w:szCs w:val="24"/>
              </w:rPr>
              <w:t>jest got</w:t>
            </w:r>
            <w:r w:rsidRPr="00686B6A" w:rsidR="006D0BA0">
              <w:rPr>
                <w:rFonts w:ascii="Corbel" w:hAnsi="Corbel"/>
                <w:sz w:val="24"/>
                <w:szCs w:val="24"/>
              </w:rPr>
              <w:t>owy</w:t>
            </w:r>
            <w:r w:rsidRPr="00686B6A" w:rsidR="745FA119">
              <w:rPr>
                <w:rFonts w:ascii="Corbel" w:hAnsi="Corbel"/>
                <w:sz w:val="24"/>
                <w:szCs w:val="24"/>
              </w:rPr>
              <w:t xml:space="preserve"> do przedsiębiorczego i kreatywnego myślenia oraz działania z wykorzystaniem wiedzy zdobytej w trakcie studiów;</w:t>
            </w:r>
          </w:p>
        </w:tc>
        <w:tc>
          <w:tcPr>
            <w:tcW w:w="1873" w:type="dxa"/>
            <w:tcMar/>
          </w:tcPr>
          <w:p w:rsidRPr="00686B6A" w:rsidR="009559DB" w:rsidP="004F279D" w:rsidRDefault="009559DB" w14:paraId="69B49A12" wp14:textId="77777777">
            <w:pPr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xmlns:wp14="http://schemas.microsoft.com/office/word/2010/wordml" w:rsidRPr="00686B6A" w:rsidR="003305E4" w:rsidTr="321ECCDE" w14:paraId="10C805DA" wp14:textId="77777777">
        <w:tc>
          <w:tcPr>
            <w:tcW w:w="1701" w:type="dxa"/>
            <w:tcMar/>
          </w:tcPr>
          <w:p w:rsidRPr="00686B6A" w:rsidR="003305E4" w:rsidP="004F279D" w:rsidRDefault="003305E4" w14:paraId="0B0973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686B6A" w:rsidR="002769C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  <w:tcMar/>
          </w:tcPr>
          <w:p w:rsidRPr="00686B6A" w:rsidR="003305E4" w:rsidP="006D0BA0" w:rsidRDefault="4FC046A5" w14:paraId="69DE8FA4" wp14:textId="5F85959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21ECCDE" w:rsidR="5986F17F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321ECCDE" w:rsidR="0DCD2383">
              <w:rPr>
                <w:rFonts w:ascii="Corbel" w:hAnsi="Corbel"/>
                <w:sz w:val="24"/>
                <w:szCs w:val="24"/>
              </w:rPr>
              <w:t>jest</w:t>
            </w:r>
            <w:r w:rsidRPr="321ECCDE" w:rsidR="0DCD2383">
              <w:rPr>
                <w:rFonts w:ascii="Corbel" w:hAnsi="Corbel"/>
                <w:sz w:val="24"/>
                <w:szCs w:val="24"/>
              </w:rPr>
              <w:t xml:space="preserve"> got</w:t>
            </w:r>
            <w:r w:rsidRPr="321ECCDE" w:rsidR="1DD9CA51">
              <w:rPr>
                <w:rFonts w:ascii="Corbel" w:hAnsi="Corbel"/>
                <w:sz w:val="24"/>
                <w:szCs w:val="24"/>
              </w:rPr>
              <w:t>owy</w:t>
            </w:r>
            <w:r w:rsidRPr="321ECCDE" w:rsidR="0DCD2383">
              <w:rPr>
                <w:rFonts w:ascii="Corbel" w:hAnsi="Corbel"/>
                <w:sz w:val="24"/>
                <w:szCs w:val="24"/>
              </w:rPr>
              <w:t xml:space="preserve"> do 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Mar/>
          </w:tcPr>
          <w:p w:rsidRPr="00686B6A" w:rsidR="003305E4" w:rsidP="004F279D" w:rsidRDefault="00043173" w14:paraId="2585C346" wp14:textId="77777777">
            <w:pPr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K</w:t>
            </w:r>
            <w:r w:rsidRPr="00686B6A" w:rsidR="006E0834">
              <w:rPr>
                <w:rFonts w:ascii="Corbel" w:hAnsi="Corbel"/>
                <w:sz w:val="24"/>
                <w:szCs w:val="24"/>
              </w:rPr>
              <w:t>_K06</w:t>
            </w:r>
          </w:p>
          <w:p w:rsidRPr="00686B6A" w:rsidR="00132B6A" w:rsidP="004F279D" w:rsidRDefault="00132B6A" w14:paraId="3CF2D8B6" wp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686B6A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686B6A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86B6A">
        <w:rPr>
          <w:rFonts w:ascii="Corbel" w:hAnsi="Corbel"/>
          <w:b/>
          <w:sz w:val="24"/>
          <w:szCs w:val="24"/>
        </w:rPr>
        <w:t>3.3</w:t>
      </w:r>
      <w:r w:rsidRPr="00686B6A" w:rsidR="0085747A">
        <w:rPr>
          <w:rFonts w:ascii="Corbel" w:hAnsi="Corbel"/>
          <w:b/>
          <w:sz w:val="24"/>
          <w:szCs w:val="24"/>
        </w:rPr>
        <w:t>T</w:t>
      </w:r>
      <w:r w:rsidRPr="00686B6A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686B6A" w:rsidR="00847221" w:rsidP="00847221" w:rsidRDefault="00847221" w14:paraId="7E2890AA" wp14:textId="4FC2B406">
      <w:pPr>
        <w:rPr>
          <w:rFonts w:ascii="Corbel" w:hAnsi="Corbel"/>
          <w:sz w:val="24"/>
          <w:szCs w:val="24"/>
        </w:rPr>
      </w:pPr>
      <w:r w:rsidRPr="321ECCDE" w:rsidR="00847221">
        <w:rPr>
          <w:rFonts w:ascii="Corbel" w:hAnsi="Corbel"/>
          <w:sz w:val="24"/>
          <w:szCs w:val="24"/>
        </w:rPr>
        <w:t>A.</w:t>
      </w:r>
      <w:r w:rsidRPr="321ECCDE" w:rsidR="656B38A3">
        <w:rPr>
          <w:rFonts w:ascii="Corbel" w:hAnsi="Corbel"/>
          <w:sz w:val="24"/>
          <w:szCs w:val="24"/>
        </w:rPr>
        <w:t xml:space="preserve"> </w:t>
      </w:r>
      <w:r w:rsidRPr="321ECCDE" w:rsidR="00847221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686B6A" w:rsidR="0085747A" w:rsidTr="321ECCDE" w14:paraId="587EA2A8" wp14:textId="77777777">
        <w:tc>
          <w:tcPr>
            <w:tcW w:w="9639" w:type="dxa"/>
            <w:tcMar/>
          </w:tcPr>
          <w:p w:rsidRPr="00686B6A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686B6A" w:rsidR="0085747A" w:rsidTr="321ECCDE" w14:paraId="3E085F39" wp14:textId="77777777">
        <w:tc>
          <w:tcPr>
            <w:tcW w:w="9639" w:type="dxa"/>
            <w:tcMar/>
          </w:tcPr>
          <w:p w:rsidRPr="00686B6A" w:rsidR="0085747A" w:rsidP="003305E4" w:rsidRDefault="00043173" w14:paraId="6469DA8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Z</w:t>
            </w:r>
            <w:r w:rsidRPr="00686B6A" w:rsidR="008F3B99">
              <w:rPr>
                <w:rFonts w:ascii="Corbel" w:hAnsi="Corbel"/>
                <w:sz w:val="24"/>
                <w:szCs w:val="24"/>
              </w:rPr>
              <w:t xml:space="preserve">łożoność </w:t>
            </w:r>
            <w:r w:rsidRPr="00686B6A">
              <w:rPr>
                <w:rFonts w:ascii="Corbel" w:hAnsi="Corbel"/>
                <w:sz w:val="24"/>
                <w:szCs w:val="24"/>
              </w:rPr>
              <w:t>działań decyzyjnych administracji publicznej</w:t>
            </w:r>
            <w:r w:rsidRPr="00686B6A" w:rsidR="008F3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686B6A" w:rsidR="0085747A" w:rsidTr="321ECCDE" w14:paraId="3F1BA509" wp14:textId="77777777">
        <w:tc>
          <w:tcPr>
            <w:tcW w:w="9639" w:type="dxa"/>
            <w:tcMar/>
          </w:tcPr>
          <w:p w:rsidRPr="00686B6A" w:rsidR="0085747A" w:rsidP="008F3B99" w:rsidRDefault="00BF0347" w14:paraId="4AB0347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Podstawowe pojęcia –decydowanie, decyzja, decydent, system decyzyjny, technika decyzyjna</w:t>
            </w:r>
            <w:r w:rsidRPr="00686B6A" w:rsidR="00A7343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686B6A" w:rsidR="0085747A" w:rsidTr="321ECCDE" w14:paraId="78CBB606" wp14:textId="77777777">
        <w:trPr>
          <w:trHeight w:val="431"/>
        </w:trPr>
        <w:tc>
          <w:tcPr>
            <w:tcW w:w="9639" w:type="dxa"/>
            <w:tcMar/>
          </w:tcPr>
          <w:p w:rsidRPr="00686B6A" w:rsidR="0085747A" w:rsidP="000410E5" w:rsidRDefault="00BF0347" w14:paraId="69E9AC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Typy i modele decyzji.</w:t>
            </w:r>
            <w:r w:rsidRPr="00686B6A" w:rsidR="00A73432">
              <w:rPr>
                <w:rFonts w:ascii="Corbel" w:hAnsi="Corbel"/>
                <w:sz w:val="24"/>
                <w:szCs w:val="24"/>
              </w:rPr>
              <w:t xml:space="preserve"> Decyzje kolektywne.</w:t>
            </w:r>
          </w:p>
        </w:tc>
      </w:tr>
      <w:tr xmlns:wp14="http://schemas.microsoft.com/office/word/2010/wordml" w:rsidRPr="00686B6A" w:rsidR="000410E5" w:rsidTr="321ECCDE" w14:paraId="026DA038" wp14:textId="77777777">
        <w:tc>
          <w:tcPr>
            <w:tcW w:w="9639" w:type="dxa"/>
            <w:tcMar/>
          </w:tcPr>
          <w:p w:rsidRPr="00686B6A" w:rsidR="000410E5" w:rsidP="000410E5" w:rsidRDefault="00BF0347" w14:paraId="628AA5F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Proces decyzyjny. Etapy procesu decyzyjnego.</w:t>
            </w:r>
          </w:p>
        </w:tc>
      </w:tr>
      <w:tr xmlns:wp14="http://schemas.microsoft.com/office/word/2010/wordml" w:rsidRPr="00686B6A" w:rsidR="000410E5" w:rsidTr="321ECCDE" w14:paraId="15553EA5" wp14:textId="77777777">
        <w:tc>
          <w:tcPr>
            <w:tcW w:w="9639" w:type="dxa"/>
            <w:tcMar/>
          </w:tcPr>
          <w:p w:rsidRPr="00686B6A" w:rsidR="000410E5" w:rsidP="000410E5" w:rsidRDefault="00BF0347" w14:paraId="5EA2264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Delegowanie uprawnień decyzyjnych.</w:t>
            </w:r>
          </w:p>
        </w:tc>
      </w:tr>
      <w:tr xmlns:wp14="http://schemas.microsoft.com/office/word/2010/wordml" w:rsidRPr="00686B6A" w:rsidR="00BF0347" w:rsidTr="321ECCDE" w14:paraId="5C718F17" wp14:textId="77777777">
        <w:tc>
          <w:tcPr>
            <w:tcW w:w="9639" w:type="dxa"/>
            <w:tcMar/>
          </w:tcPr>
          <w:p w:rsidRPr="00686B6A" w:rsidR="00BF0347" w:rsidP="000410E5" w:rsidRDefault="00BF0347" w14:paraId="692E75F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Rola konsultacji w procesie decyzyjnym.</w:t>
            </w:r>
          </w:p>
        </w:tc>
      </w:tr>
      <w:tr xmlns:wp14="http://schemas.microsoft.com/office/word/2010/wordml" w:rsidRPr="00686B6A" w:rsidR="009D1BDB" w:rsidTr="321ECCDE" w14:paraId="35884C7F" wp14:textId="77777777">
        <w:tc>
          <w:tcPr>
            <w:tcW w:w="9639" w:type="dxa"/>
            <w:tcMar/>
          </w:tcPr>
          <w:p w:rsidRPr="00686B6A" w:rsidR="009D1BDB" w:rsidP="000410E5" w:rsidRDefault="009D1BDB" w14:paraId="0EE1463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Deliberatywne  metody podejmowanie decyzji publicznych.</w:t>
            </w:r>
          </w:p>
        </w:tc>
      </w:tr>
      <w:tr xmlns:wp14="http://schemas.microsoft.com/office/word/2010/wordml" w:rsidRPr="00686B6A" w:rsidR="00F233CD" w:rsidTr="321ECCDE" w14:paraId="2D75D733" wp14:textId="77777777">
        <w:tc>
          <w:tcPr>
            <w:tcW w:w="9639" w:type="dxa"/>
            <w:tcMar/>
          </w:tcPr>
          <w:p w:rsidRPr="00686B6A" w:rsidR="00F233CD" w:rsidP="000410E5" w:rsidRDefault="00F233CD" w14:paraId="4AE103A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Decydowanie w warunkach niepewności.</w:t>
            </w:r>
          </w:p>
        </w:tc>
      </w:tr>
      <w:tr xmlns:wp14="http://schemas.microsoft.com/office/word/2010/wordml" w:rsidRPr="00686B6A" w:rsidR="003948E4" w:rsidTr="321ECCDE" w14:paraId="504F4C9A" wp14:textId="77777777">
        <w:trPr>
          <w:trHeight w:val="540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9C500F" w:rsidRDefault="003948E4" w14:paraId="4C80B72F" wp14:textId="54BB0848">
            <w:pPr>
              <w:rPr>
                <w:rFonts w:ascii="Corbel" w:hAnsi="Corbel"/>
                <w:sz w:val="24"/>
                <w:szCs w:val="24"/>
              </w:rPr>
            </w:pPr>
            <w:r w:rsidRPr="321ECCDE" w:rsidR="75A2CAB7">
              <w:rPr>
                <w:rFonts w:ascii="Corbel" w:hAnsi="Corbel"/>
                <w:sz w:val="24"/>
                <w:szCs w:val="24"/>
              </w:rPr>
              <w:t xml:space="preserve">Decydowanie i organizowanie a kierowanie </w:t>
            </w:r>
            <w:r w:rsidRPr="321ECCDE" w:rsidR="75A2CAB7">
              <w:rPr>
                <w:rFonts w:ascii="Corbel" w:hAnsi="Corbel"/>
                <w:sz w:val="24"/>
                <w:szCs w:val="24"/>
              </w:rPr>
              <w:t>i kierownictwo</w:t>
            </w:r>
            <w:r w:rsidRPr="321ECCDE" w:rsidR="75A2CAB7">
              <w:rPr>
                <w:rFonts w:ascii="Corbel" w:hAnsi="Corbel"/>
                <w:sz w:val="24"/>
                <w:szCs w:val="24"/>
              </w:rPr>
              <w:t xml:space="preserve"> w administracji publicznej.</w:t>
            </w:r>
          </w:p>
        </w:tc>
      </w:tr>
      <w:tr xmlns:wp14="http://schemas.microsoft.com/office/word/2010/wordml" w:rsidRPr="00686B6A" w:rsidR="003948E4" w:rsidTr="321ECCDE" w14:paraId="761F46FC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1FCCA41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Podstawowe pojęcia –decydowanie, decyzja, decydent, system decyzyjny, technika decyzyjna.</w:t>
            </w:r>
          </w:p>
        </w:tc>
      </w:tr>
      <w:tr xmlns:wp14="http://schemas.microsoft.com/office/word/2010/wordml" w:rsidRPr="00686B6A" w:rsidR="003948E4" w:rsidTr="321ECCDE" w14:paraId="5BFB5DBC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21EECC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Typologia decyzji.</w:t>
            </w:r>
          </w:p>
        </w:tc>
      </w:tr>
      <w:tr xmlns:wp14="http://schemas.microsoft.com/office/word/2010/wordml" w:rsidRPr="00686B6A" w:rsidR="003948E4" w:rsidTr="321ECCDE" w14:paraId="0B3EF98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7001F81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 xml:space="preserve">Delegowanie uprawnień decyzyjnych.  </w:t>
            </w:r>
          </w:p>
        </w:tc>
      </w:tr>
      <w:tr xmlns:wp14="http://schemas.microsoft.com/office/word/2010/wordml" w:rsidRPr="00686B6A" w:rsidR="003948E4" w:rsidTr="321ECCDE" w14:paraId="2F538518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05AA37D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Udział podwładnych w procesie decydowania. Grupowe podejmowanie decyzji.</w:t>
            </w:r>
          </w:p>
        </w:tc>
      </w:tr>
      <w:tr xmlns:wp14="http://schemas.microsoft.com/office/word/2010/wordml" w:rsidRPr="00686B6A" w:rsidR="003948E4" w:rsidTr="321ECCDE" w14:paraId="17284CF8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61CEF49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Udział konsultantów w procesie decydowania.</w:t>
            </w:r>
          </w:p>
        </w:tc>
      </w:tr>
      <w:tr xmlns:wp14="http://schemas.microsoft.com/office/word/2010/wordml" w:rsidRPr="00686B6A" w:rsidR="003948E4" w:rsidTr="321ECCDE" w14:paraId="2844B8F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377086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Struktura procesu decyzyjnego.</w:t>
            </w:r>
          </w:p>
        </w:tc>
      </w:tr>
      <w:tr xmlns:wp14="http://schemas.microsoft.com/office/word/2010/wordml" w:rsidRPr="00686B6A" w:rsidR="003948E4" w:rsidTr="321ECCDE" w14:paraId="3CA3E0E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1454899A" wp14:textId="4EE95B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1ECCDE" w:rsidR="75A2CAB7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Pr="321ECCDE" w:rsidR="75A2CAB7">
              <w:rPr>
                <w:rFonts w:ascii="Corbel" w:hAnsi="Corbel"/>
                <w:sz w:val="24"/>
                <w:szCs w:val="24"/>
              </w:rPr>
              <w:t>i wypracowanie</w:t>
            </w:r>
            <w:r w:rsidRPr="321ECCDE" w:rsidR="75A2CAB7">
              <w:rPr>
                <w:rFonts w:ascii="Corbel" w:hAnsi="Corbel"/>
                <w:sz w:val="24"/>
                <w:szCs w:val="24"/>
              </w:rPr>
              <w:t xml:space="preserve"> kierunków działania.</w:t>
            </w:r>
          </w:p>
        </w:tc>
      </w:tr>
      <w:tr xmlns:wp14="http://schemas.microsoft.com/office/word/2010/wordml" w:rsidRPr="00686B6A" w:rsidR="003948E4" w:rsidTr="321ECCDE" w14:paraId="47F90A3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6B6A" w:rsidR="003948E4" w:rsidP="000D0429" w:rsidRDefault="003948E4" w14:paraId="2DAD9BC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Ocena i wybór kierunków działania.</w:t>
            </w:r>
          </w:p>
        </w:tc>
      </w:tr>
    </w:tbl>
    <w:p xmlns:wp14="http://schemas.microsoft.com/office/word/2010/wordml" w:rsidRPr="00686B6A" w:rsidR="0085747A" w:rsidP="009C54AE" w:rsidRDefault="0085747A" w14:paraId="1FC3994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686B6A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686B6A" w:rsidR="00882918" w:rsidP="00882918" w:rsidRDefault="00153BAB" w14:paraId="5F45A6ED" wp14:textId="77777777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686B6A">
        <w:rPr>
          <w:rFonts w:ascii="Corbel" w:hAnsi="Corbel"/>
          <w:b w:val="0"/>
          <w:smallCaps w:val="0"/>
          <w:szCs w:val="24"/>
        </w:rPr>
        <w:t>prezentacja multimedialna</w:t>
      </w:r>
      <w:r w:rsidRPr="00686B6A" w:rsidR="00651FFE">
        <w:rPr>
          <w:rFonts w:ascii="Corbel" w:hAnsi="Corbel"/>
          <w:b w:val="0"/>
          <w:smallCaps w:val="0"/>
          <w:szCs w:val="24"/>
        </w:rPr>
        <w:t>, dyskusja, analiza przypadków.</w:t>
      </w:r>
    </w:p>
    <w:p xmlns:wp14="http://schemas.microsoft.com/office/word/2010/wordml" w:rsidRPr="00686B6A" w:rsidR="0085747A" w:rsidP="00882918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686B6A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4. </w:t>
      </w:r>
      <w:r w:rsidRPr="00686B6A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686B6A" w:rsidR="00A73432" w:rsidP="29073965" w:rsidRDefault="6AEEC682" w14:paraId="53742ADA" wp14:textId="77777777">
      <w:pPr>
        <w:pStyle w:val="Punktygwne"/>
        <w:ind w:left="426"/>
        <w:rPr>
          <w:rFonts w:ascii="Corbel" w:hAnsi="Corbel" w:eastAsia="Corbel" w:cs="Corbel"/>
          <w:bCs/>
          <w:color w:val="000000" w:themeColor="text1"/>
          <w:szCs w:val="24"/>
        </w:rPr>
      </w:pPr>
      <w:r w:rsidRPr="00686B6A">
        <w:rPr>
          <w:rFonts w:ascii="Corbel" w:hAnsi="Corbel" w:eastAsia="Corbel" w:cs="Corbel"/>
          <w:bCs/>
          <w:smallCaps w:val="0"/>
          <w:color w:val="000000" w:themeColor="text1"/>
          <w:szCs w:val="24"/>
        </w:rPr>
        <w:t>4.1 Sposoby weryfikacji efektów uczenia się</w:t>
      </w:r>
    </w:p>
    <w:p xmlns:wp14="http://schemas.microsoft.com/office/word/2010/wordml" w:rsidRPr="00686B6A" w:rsidR="00A73432" w:rsidP="29073965" w:rsidRDefault="00A73432" w14:paraId="34CE0A41" wp14:textId="77777777">
      <w:pPr>
        <w:spacing w:before="240" w:after="60" w:line="240" w:lineRule="auto"/>
        <w:rPr>
          <w:rFonts w:ascii="Corbel" w:hAnsi="Corbel" w:eastAsia="Corbel" w:cs="Corbel"/>
          <w:b/>
          <w:bCs/>
          <w:smallCaps/>
          <w:color w:val="000000" w:themeColor="text1"/>
          <w:sz w:val="24"/>
          <w:szCs w:val="24"/>
        </w:rPr>
      </w:pPr>
    </w:p>
    <w:tbl>
      <w:tblPr>
        <w:tblW w:w="0" w:type="auto"/>
        <w:tblInd w:w="105" w:type="dxa"/>
        <w:tblLayout w:type="fixed"/>
        <w:tblLook w:val="04A0"/>
      </w:tblPr>
      <w:tblGrid>
        <w:gridCol w:w="1950"/>
        <w:gridCol w:w="5430"/>
        <w:gridCol w:w="2115"/>
      </w:tblGrid>
      <w:tr xmlns:wp14="http://schemas.microsoft.com/office/word/2010/wordml" w:rsidRPr="00686B6A" w:rsidR="29073965" w:rsidTr="29073965" w14:paraId="191CDC36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686B6A" w:rsidR="29073965" w:rsidP="29073965" w:rsidRDefault="29073965" w14:paraId="59C1A4F7" wp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686B6A" w:rsidR="29073965" w:rsidP="29073965" w:rsidRDefault="29073965" w14:paraId="398B0795" wp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się </w:t>
            </w:r>
          </w:p>
          <w:p w:rsidRPr="00686B6A" w:rsidR="29073965" w:rsidP="29073965" w:rsidRDefault="29073965" w14:paraId="12080E0F" wp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686B6A" w:rsidR="29073965" w:rsidP="29073965" w:rsidRDefault="29073965" w14:paraId="4DA5CD06" wp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686B6A" w:rsidR="29073965" w:rsidP="29073965" w:rsidRDefault="29073965" w14:paraId="52574297" wp14:textId="77777777">
            <w:pPr>
              <w:pStyle w:val="Punktygwne"/>
              <w:jc w:val="center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686B6A" w:rsidR="29073965" w:rsidTr="29073965" w14:paraId="2A015CA0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4EEBB90D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48B9CC9C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F810EEE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0C21ECE6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69FEFE27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2DD142C3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64422AC8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0332D42B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02D746F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642BF7E0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2A29A376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3AA7420E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5990E71B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DAC90B6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7A35874E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1662B98E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4A2F1096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68C47B81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1770F88D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7ED015E1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1E73F495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785F18F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2E5FC323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2D1AD26C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1E02E8DD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1F451271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3A7D7333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48727861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436220D0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23BEEA8C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A1497C7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1217BD7D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726AE48B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212ADDFD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7E9B0A15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0938D96E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3FEDA75D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12D2E536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463F70C4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0E41D77B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3478580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3E97C2D2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7FD9C273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  <w:tr xmlns:wp14="http://schemas.microsoft.com/office/word/2010/wordml" w:rsidRPr="00686B6A" w:rsidR="29073965" w:rsidTr="29073965" w14:paraId="3CCEF3E7" wp14:textId="77777777"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28B86C33" wp14:textId="77777777">
            <w:pPr>
              <w:pStyle w:val="Punktygwne"/>
              <w:rPr>
                <w:rFonts w:ascii="Corbel" w:hAnsi="Corbel" w:eastAsia="Corbel" w:cs="Corbel"/>
                <w:bCs/>
                <w:szCs w:val="24"/>
              </w:rPr>
            </w:pPr>
            <w:r w:rsidRPr="00686B6A">
              <w:rPr>
                <w:rFonts w:ascii="Corbel" w:hAnsi="Corbel" w:eastAsia="Corbel" w:cs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49305ACD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zaliczenie, obserwacja w trakcie zajęć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686B6A" w:rsidR="29073965" w:rsidP="29073965" w:rsidRDefault="29073965" w14:paraId="036E3437" wp14:textId="77777777">
            <w:pPr>
              <w:rPr>
                <w:rFonts w:ascii="Corbel" w:hAnsi="Corbel" w:cs="Calibri"/>
                <w:sz w:val="24"/>
                <w:szCs w:val="24"/>
              </w:rPr>
            </w:pPr>
            <w:r w:rsidRPr="00686B6A">
              <w:rPr>
                <w:rFonts w:ascii="Corbel" w:hAnsi="Corbel" w:cs="Calibri"/>
                <w:sz w:val="24"/>
                <w:szCs w:val="24"/>
              </w:rPr>
              <w:t>konw.</w:t>
            </w:r>
          </w:p>
        </w:tc>
      </w:tr>
    </w:tbl>
    <w:p xmlns:wp14="http://schemas.microsoft.com/office/word/2010/wordml" w:rsidRPr="00686B6A" w:rsidR="00A73432" w:rsidP="29073965" w:rsidRDefault="00A73432" w14:paraId="62EBF3C5" wp14:textId="77777777">
      <w:pPr>
        <w:pStyle w:val="Punktygwne"/>
        <w:ind w:left="426"/>
        <w:rPr>
          <w:rFonts w:ascii="Corbel" w:hAnsi="Corbel" w:eastAsia="Corbel" w:cs="Corbel"/>
          <w:bCs/>
          <w:color w:val="000000" w:themeColor="text1"/>
          <w:szCs w:val="24"/>
        </w:rPr>
      </w:pPr>
    </w:p>
    <w:p xmlns:wp14="http://schemas.microsoft.com/office/word/2010/wordml" w:rsidRPr="00686B6A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4.2 </w:t>
      </w:r>
      <w:r w:rsidRPr="00686B6A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686B6A" w:rsidR="00923D7D" w:rsidP="009C54AE" w:rsidRDefault="00923D7D" w14:paraId="6D98A12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686B6A" w:rsidR="0085747A" w:rsidTr="321ECCDE" w14:paraId="6DA9D6E0" wp14:textId="77777777">
        <w:tc>
          <w:tcPr>
            <w:tcW w:w="9670" w:type="dxa"/>
            <w:tcMar/>
          </w:tcPr>
          <w:p w:rsidRPr="00686B6A" w:rsidR="001A2F1C" w:rsidP="29073965" w:rsidRDefault="594A018A" w14:paraId="35B30AFD" wp14:textId="792F6E35">
            <w:pPr>
              <w:jc w:val="both"/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</w:pP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Warunkiem zaliczenia jest uzyskania pozytywnej oceny</w:t>
            </w:r>
            <w:r w:rsidRPr="321ECCDE" w:rsidR="29C342E0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. Zaliczenie ma formę pisemną lub ustną i polega na odpowiedzi na zadane pytana. Zaliczenie zawierać może pytania testowe, otwarte oraz problemy do </w:t>
            </w:r>
            <w:r w:rsidRPr="321ECCDE" w:rsidR="29C342E0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rozwiązania.</w:t>
            </w:r>
            <w:r w:rsidRPr="321ECCDE" w:rsidR="7D30B64A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21ECCDE" w:rsidR="29C342E0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Uzyskanie</w:t>
            </w:r>
            <w:r w:rsidRPr="321ECCDE" w:rsidR="29C342E0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oceny pozytywnej wymaga udzielenia poprawnych odpowiedzi na ponad 50% pytań. </w:t>
            </w:r>
            <w:r w:rsidRPr="321ECCDE" w:rsidR="6F58598B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Z</w:t>
            </w:r>
            <w:r w:rsidRPr="321ECCDE" w:rsidR="29C342E0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aliczenia ustne – 3 pytania zadawane przez egzaminatora.</w:t>
            </w:r>
          </w:p>
          <w:p w:rsidRPr="00686B6A" w:rsidR="001A2F1C" w:rsidP="29073965" w:rsidRDefault="001A2F1C" w14:paraId="770A8D5D" wp14:textId="5735AD90">
            <w:pPr>
              <w:jc w:val="both"/>
              <w:rPr>
                <w:rFonts w:ascii="Corbel" w:hAnsi="Corbel" w:eastAsia="Corbel"/>
                <w:color w:val="000000" w:themeColor="text1"/>
                <w:sz w:val="24"/>
                <w:szCs w:val="24"/>
              </w:rPr>
            </w:pP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Kryteria oceny: kompletność odpowiedzi, poprawna terminologia, aktualny stan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prawny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.</w:t>
            </w:r>
          </w:p>
          <w:p w:rsidRPr="00686B6A" w:rsidR="0085747A" w:rsidP="00A526E8" w:rsidRDefault="594A018A" w14:paraId="1EDAA8CB" wp14:textId="08340F43">
            <w:pPr>
              <w:jc w:val="both"/>
              <w:rPr>
                <w:rFonts w:ascii="Corbel" w:hAnsi="Corbel" w:eastAsia="Corbel"/>
                <w:color w:val="000000" w:themeColor="text1"/>
                <w:sz w:val="24"/>
                <w:szCs w:val="24"/>
              </w:rPr>
            </w:pP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Przyjęte kryteria oceniania: osiągnięcie efektów uczenia się w stopniu poniżej 50% -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2,0</w:t>
            </w:r>
            <w:r w:rsidRPr="321ECCDE" w:rsidR="62F644B5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;</w:t>
            </w: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 osiągnięcie efektów uczenia się w przedziale 50-60%-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3,0; </w:t>
            </w: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61-70%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-3,5; </w:t>
            </w: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71-80% -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4,0; </w:t>
            </w: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81-90%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-4,5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; </w:t>
            </w: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powyżej 90 %- </w:t>
            </w:r>
            <w:r w:rsidRPr="321ECCDE" w:rsidR="6F58598B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>5,0</w:t>
            </w:r>
            <w:r w:rsidRPr="321ECCDE" w:rsidR="29C342E0">
              <w:rPr>
                <w:rFonts w:ascii="Corbel" w:hAnsi="Corbel" w:eastAsia="Corbel"/>
                <w:color w:val="000000" w:themeColor="text1" w:themeTint="FF" w:themeShade="FF"/>
                <w:sz w:val="24"/>
                <w:szCs w:val="24"/>
              </w:rPr>
              <w:t xml:space="preserve">. </w:t>
            </w:r>
          </w:p>
        </w:tc>
      </w:tr>
    </w:tbl>
    <w:p xmlns:wp14="http://schemas.microsoft.com/office/word/2010/wordml" w:rsidRPr="00686B6A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686B6A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86B6A">
        <w:rPr>
          <w:rFonts w:ascii="Corbel" w:hAnsi="Corbel"/>
          <w:b/>
          <w:sz w:val="24"/>
          <w:szCs w:val="24"/>
        </w:rPr>
        <w:t xml:space="preserve">5. </w:t>
      </w:r>
      <w:r w:rsidRPr="00686B6A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686B6A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686B6A" w:rsidR="0085747A" w:rsidTr="321ECCDE" w14:paraId="3808A828" wp14:textId="77777777">
        <w:tc>
          <w:tcPr>
            <w:tcW w:w="4962" w:type="dxa"/>
            <w:tcMar/>
            <w:vAlign w:val="center"/>
          </w:tcPr>
          <w:p w:rsidRPr="00686B6A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6B6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686B6A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86B6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686B6A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6B6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686B6A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86B6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686B6A" w:rsidR="0085747A" w:rsidTr="321ECCDE" w14:paraId="2C86B1D7" wp14:textId="77777777">
        <w:tc>
          <w:tcPr>
            <w:tcW w:w="4962" w:type="dxa"/>
            <w:tcMar/>
          </w:tcPr>
          <w:p w:rsidRPr="00686B6A" w:rsidR="0085747A" w:rsidP="009C54AE" w:rsidRDefault="00C61DC5" w14:paraId="765A5D29" wp14:textId="08B440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1ECCDE" w:rsidR="00C61DC5">
              <w:rPr>
                <w:rFonts w:ascii="Corbel" w:hAnsi="Corbel"/>
                <w:sz w:val="24"/>
                <w:szCs w:val="24"/>
              </w:rPr>
              <w:t>G</w:t>
            </w:r>
            <w:r w:rsidRPr="321ECCD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1ECCDE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321ECCDE" w:rsidR="1726E73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21ECCDE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686B6A" w:rsidR="004E07C0" w:rsidP="004E07C0" w:rsidRDefault="00410A0C" w14:paraId="72A4FFC0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20</w:t>
            </w:r>
          </w:p>
          <w:p w:rsidRPr="00686B6A" w:rsidR="0085747A" w:rsidP="004E07C0" w:rsidRDefault="0085747A" w14:paraId="110FFD3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686B6A" w:rsidR="00AE3EB4" w:rsidTr="321ECCDE" w14:paraId="3D78DB96" wp14:textId="77777777">
        <w:tc>
          <w:tcPr>
            <w:tcW w:w="4962" w:type="dxa"/>
            <w:tcMar/>
          </w:tcPr>
          <w:p w:rsidRPr="00686B6A" w:rsidR="00AE3EB4" w:rsidP="009C54AE" w:rsidRDefault="00AE3EB4" w14:paraId="61BA0769" wp14:textId="396626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1ECCDE" w:rsidR="78BC690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21ECCDE" w:rsidR="2694414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686B6A" w:rsidR="00AE3EB4" w:rsidP="009C54AE" w:rsidRDefault="00AE3EB4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686B6A" w:rsidR="00AE3EB4" w:rsidRDefault="00144A95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686B6A" w:rsidR="00AE3EB4" w:rsidTr="321ECCDE" w14:paraId="5789C832" wp14:textId="77777777">
        <w:tc>
          <w:tcPr>
            <w:tcW w:w="4962" w:type="dxa"/>
            <w:tcMar/>
          </w:tcPr>
          <w:p w:rsidRPr="00686B6A" w:rsidR="00AE3EB4" w:rsidP="009C54AE" w:rsidRDefault="00AE3EB4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686B6A" w:rsidR="00AE3EB4" w:rsidP="009C54AE" w:rsidRDefault="00AE3EB4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686B6A" w:rsidR="00AE3EB4" w:rsidP="00410A0C" w:rsidRDefault="00786E1C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5</w:t>
            </w:r>
            <w:r w:rsidRPr="00686B6A" w:rsidR="00410A0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686B6A" w:rsidR="00AE3EB4" w:rsidTr="321ECCDE" w14:paraId="2B55E3E1" wp14:textId="77777777">
        <w:tc>
          <w:tcPr>
            <w:tcW w:w="4962" w:type="dxa"/>
            <w:tcMar/>
          </w:tcPr>
          <w:p w:rsidRPr="00686B6A" w:rsidR="00AE3EB4" w:rsidP="009C54AE" w:rsidRDefault="00AE3EB4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686B6A" w:rsidR="00AE3EB4" w:rsidRDefault="00786E1C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686B6A" w:rsidR="00AE3EB4" w:rsidTr="321ECCDE" w14:paraId="42922784" wp14:textId="77777777">
        <w:tc>
          <w:tcPr>
            <w:tcW w:w="4962" w:type="dxa"/>
            <w:tcMar/>
          </w:tcPr>
          <w:p w:rsidRPr="00686B6A" w:rsidR="00AE3EB4" w:rsidP="009C54AE" w:rsidRDefault="00AE3EB4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86B6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86B6A" w:rsidR="00AE3EB4" w:rsidRDefault="00AE3EB4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6B6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686B6A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86B6A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686B6A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686B6A" w:rsidR="003E1941" w:rsidP="009C54AE" w:rsidRDefault="003E1941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686B6A" w:rsidR="0085747A" w:rsidP="5BFFDEC0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6. </w:t>
      </w:r>
      <w:r w:rsidRPr="00686B6A" w:rsidR="0085747A">
        <w:rPr>
          <w:rFonts w:ascii="Corbel" w:hAnsi="Corbel"/>
          <w:smallCaps w:val="0"/>
          <w:szCs w:val="24"/>
        </w:rPr>
        <w:t>PRAKTYKI ZAWODOWE W RAMACH PRZEDMIOTU</w:t>
      </w:r>
    </w:p>
    <w:p xmlns:wp14="http://schemas.microsoft.com/office/word/2010/wordml" w:rsidRPr="00686B6A" w:rsidR="0085747A" w:rsidP="009C54AE" w:rsidRDefault="0085747A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686B6A" w:rsidR="0085747A" w:rsidTr="321ECCDE" w14:paraId="0E8E8FC4" wp14:textId="77777777">
        <w:trPr>
          <w:trHeight w:val="397"/>
        </w:trPr>
        <w:tc>
          <w:tcPr>
            <w:tcW w:w="3544" w:type="dxa"/>
            <w:tcMar/>
          </w:tcPr>
          <w:p w:rsidRPr="00686B6A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686B6A" w:rsidR="0085747A" w:rsidP="5BFFDEC0" w:rsidRDefault="3AEC400C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xmlns:wp14="http://schemas.microsoft.com/office/word/2010/wordml" w:rsidRPr="00686B6A" w:rsidR="0085747A" w:rsidTr="321ECCDE" w14:paraId="605F859D" wp14:textId="77777777">
        <w:trPr>
          <w:trHeight w:val="397"/>
        </w:trPr>
        <w:tc>
          <w:tcPr>
            <w:tcW w:w="3544" w:type="dxa"/>
            <w:tcMar/>
          </w:tcPr>
          <w:p w:rsidRPr="00686B6A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686B6A" w:rsidR="0085747A" w:rsidP="5BFFDEC0" w:rsidRDefault="1365188D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321ECCDE" w:rsidRDefault="321ECCDE" w14:paraId="4A9A71DC" w14:textId="65BA1FEE">
      <w:r>
        <w:br w:type="page"/>
      </w:r>
    </w:p>
    <w:p xmlns:wp14="http://schemas.microsoft.com/office/word/2010/wordml" w:rsidRPr="00686B6A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6B6A">
        <w:rPr>
          <w:rFonts w:ascii="Corbel" w:hAnsi="Corbel"/>
          <w:smallCaps w:val="0"/>
          <w:szCs w:val="24"/>
        </w:rPr>
        <w:t xml:space="preserve">7. </w:t>
      </w:r>
      <w:r w:rsidRPr="00686B6A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686B6A" w:rsidR="00675843" w:rsidP="009C54AE" w:rsidRDefault="00675843" w14:paraId="08CE6F9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686B6A" w:rsidR="0085747A" w:rsidTr="321ECCDE" w14:paraId="675CC884" wp14:textId="77777777">
        <w:trPr>
          <w:trHeight w:val="397"/>
        </w:trPr>
        <w:tc>
          <w:tcPr>
            <w:tcW w:w="7513" w:type="dxa"/>
            <w:tcMar/>
          </w:tcPr>
          <w:p w:rsidRPr="00686B6A" w:rsidR="0085747A" w:rsidP="5BFFDEC0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86B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686B6A" w:rsidR="00F233CD" w:rsidP="00FC76B2" w:rsidRDefault="00F233CD" w14:paraId="27F5964C" wp14:textId="77777777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Jerzy Supernat, </w:t>
            </w:r>
            <w:r w:rsidRPr="00686B6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decyzyjne i organizatorskie</w:t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Kolonia Limited, Wrocław 2003</w:t>
            </w:r>
          </w:p>
          <w:p w:rsidRPr="00686B6A" w:rsidR="004E07C0" w:rsidP="003E15FE" w:rsidRDefault="003E15FE" w14:paraId="4BDDAEB5" wp14:textId="77777777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 xml:space="preserve">Ernest Knosala, </w:t>
            </w:r>
            <w:r w:rsidRPr="00390A4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Zarys teorii decyzji w administracji</w:t>
            </w: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>, Wolters Kluwer business, Warszawa 2011</w:t>
            </w:r>
          </w:p>
        </w:tc>
      </w:tr>
      <w:tr xmlns:wp14="http://schemas.microsoft.com/office/word/2010/wordml" w:rsidRPr="00686B6A" w:rsidR="0085747A" w:rsidTr="321ECCDE" w14:paraId="1AF798BE" wp14:textId="77777777">
        <w:trPr>
          <w:trHeight w:val="397"/>
        </w:trPr>
        <w:tc>
          <w:tcPr>
            <w:tcW w:w="7513" w:type="dxa"/>
            <w:tcMar/>
          </w:tcPr>
          <w:p w:rsidRPr="00686B6A" w:rsidR="0085747A" w:rsidP="5BFFDEC0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86B6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686B6A" w:rsidR="00651FFE" w:rsidP="009C54AE" w:rsidRDefault="00651FFE" w14:paraId="61CDCEA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686B6A" w:rsidR="003E15FE" w:rsidP="003E15FE" w:rsidRDefault="003E15FE" w14:paraId="1388E300" wp14:textId="676326C4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321ECCDE" w:rsidR="155EB01F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Ernest Knosala, </w:t>
            </w:r>
            <w:r w:rsidRPr="321ECCDE" w:rsidR="155EB01F">
              <w:rPr>
                <w:rFonts w:ascii="Corbel" w:hAnsi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 xml:space="preserve">Zarys nauki </w:t>
            </w:r>
            <w:r w:rsidRPr="321ECCDE" w:rsidR="155EB01F">
              <w:rPr>
                <w:rFonts w:ascii="Corbel" w:hAnsi="Corbel"/>
                <w:i w:val="1"/>
                <w:iCs w:val="1"/>
                <w:color w:val="000000" w:themeColor="text1" w:themeTint="FF" w:themeShade="FF"/>
                <w:sz w:val="24"/>
                <w:szCs w:val="24"/>
              </w:rPr>
              <w:t>administracji</w:t>
            </w:r>
            <w:r w:rsidRPr="321ECCDE" w:rsidR="155EB01F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>, Wolters</w:t>
            </w:r>
            <w:r w:rsidRPr="321ECCDE" w:rsidR="155EB01F">
              <w:rPr>
                <w:rFonts w:ascii="Corbel" w:hAnsi="Corbel"/>
                <w:color w:val="000000" w:themeColor="text1" w:themeTint="FF" w:themeShade="FF"/>
                <w:sz w:val="24"/>
                <w:szCs w:val="24"/>
              </w:rPr>
              <w:t xml:space="preserve"> Kluwer business, Warszawa 2010</w:t>
            </w:r>
          </w:p>
          <w:p w:rsidRPr="00686B6A" w:rsidR="004E07C0" w:rsidP="321ECCDE" w:rsidRDefault="003E15FE" w14:paraId="47D35BCB" wp14:textId="55B182E0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1ECCDE" w:rsidR="155EB01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Agata </w:t>
            </w:r>
            <w:r w:rsidRPr="321ECCDE" w:rsidR="15492E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Barczewska</w:t>
            </w:r>
            <w:r w:rsidRPr="321ECCDE" w:rsidR="15492E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- Dziobek, </w:t>
            </w:r>
            <w:r w:rsidRPr="321ECCDE" w:rsidR="15492EF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Deliberatywne</w:t>
            </w:r>
            <w:r w:rsidRPr="321ECCDE" w:rsidR="15492EF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metody podejmowania decyzji publicznych</w:t>
            </w:r>
            <w:r w:rsidRPr="321ECCDE" w:rsidR="15492E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[w:] </w:t>
            </w:r>
            <w:r w:rsidRPr="321ECCDE" w:rsidR="15492EF9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Struktury administracji publicznej. Metody, ogniwa, więzi. Tom </w:t>
            </w:r>
            <w:r w:rsidRPr="321ECCDE" w:rsidR="15492E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I, (red.) A. </w:t>
            </w:r>
            <w:r w:rsidRPr="321ECCDE" w:rsidR="15492E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Mezglewski</w:t>
            </w:r>
            <w:r w:rsidRPr="321ECCDE" w:rsidR="15492E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Rzesz</w:t>
            </w:r>
            <w:r w:rsidRPr="321ECCDE" w:rsidR="155EB01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ów 2016.</w:t>
            </w:r>
          </w:p>
          <w:p w:rsidRPr="00686B6A" w:rsidR="00D1164A" w:rsidP="003E15FE" w:rsidRDefault="00D1164A" w14:paraId="6B3FA677" wp14:textId="77777777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J.Skalik, </w:t>
            </w:r>
            <w:r w:rsidRPr="00390A4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organizatorskie</w:t>
            </w:r>
            <w:r w:rsidRPr="00686B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2001</w:t>
            </w:r>
          </w:p>
          <w:p w:rsidRPr="00686B6A" w:rsidR="00D1164A" w:rsidP="00F33B9C" w:rsidRDefault="00D1164A" w14:paraId="5D853633" wp14:textId="77777777">
            <w:pPr>
              <w:pStyle w:val="Akapitzlist"/>
              <w:numPr>
                <w:ilvl w:val="0"/>
                <w:numId w:val="8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 xml:space="preserve">Z.Mikołajczyk, </w:t>
            </w:r>
            <w:r w:rsidRPr="00390A4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Techniki organizatorskie w rozwiązywaniu problemów zarządzania</w:t>
            </w:r>
            <w:r w:rsidRPr="00686B6A">
              <w:rPr>
                <w:rFonts w:ascii="Corbel" w:hAnsi="Corbel"/>
                <w:color w:val="000000"/>
                <w:sz w:val="24"/>
                <w:szCs w:val="24"/>
              </w:rPr>
              <w:t xml:space="preserve">, Warszawa 1995 </w:t>
            </w:r>
          </w:p>
        </w:tc>
      </w:tr>
    </w:tbl>
    <w:p xmlns:wp14="http://schemas.microsoft.com/office/word/2010/wordml" w:rsidRPr="00686B6A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686B6A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686B6A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86B6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686B6A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F45053" w:rsidP="00C16ABF" w:rsidRDefault="00F45053" w14:paraId="52E56223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F45053" w:rsidP="00C16ABF" w:rsidRDefault="00F45053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F45053" w:rsidP="00C16ABF" w:rsidRDefault="00F45053" w14:paraId="5043CB0F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F45053" w:rsidP="00C16ABF" w:rsidRDefault="00F45053" w14:paraId="07459315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5C3B"/>
    <w:rsid w:val="00066A29"/>
    <w:rsid w:val="00067CB4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44D3"/>
    <w:rsid w:val="000F5615"/>
    <w:rsid w:val="00115D8E"/>
    <w:rsid w:val="00124BFF"/>
    <w:rsid w:val="0012560E"/>
    <w:rsid w:val="00127108"/>
    <w:rsid w:val="0012758D"/>
    <w:rsid w:val="00132B6A"/>
    <w:rsid w:val="00132F2C"/>
    <w:rsid w:val="00134B13"/>
    <w:rsid w:val="00137705"/>
    <w:rsid w:val="00144A95"/>
    <w:rsid w:val="00146BC0"/>
    <w:rsid w:val="00153AAB"/>
    <w:rsid w:val="00153BAB"/>
    <w:rsid w:val="00153C41"/>
    <w:rsid w:val="00154381"/>
    <w:rsid w:val="00160B8A"/>
    <w:rsid w:val="001640A7"/>
    <w:rsid w:val="00164FA7"/>
    <w:rsid w:val="00166A03"/>
    <w:rsid w:val="001718A7"/>
    <w:rsid w:val="001737CF"/>
    <w:rsid w:val="00176083"/>
    <w:rsid w:val="00181FE2"/>
    <w:rsid w:val="00192F37"/>
    <w:rsid w:val="00197223"/>
    <w:rsid w:val="001A0FE8"/>
    <w:rsid w:val="001A2F1C"/>
    <w:rsid w:val="001A70D2"/>
    <w:rsid w:val="001B1BA0"/>
    <w:rsid w:val="001D2FEC"/>
    <w:rsid w:val="001D657B"/>
    <w:rsid w:val="001D796D"/>
    <w:rsid w:val="001D7B54"/>
    <w:rsid w:val="001E0209"/>
    <w:rsid w:val="001E0407"/>
    <w:rsid w:val="001F2CA2"/>
    <w:rsid w:val="00211474"/>
    <w:rsid w:val="002144C0"/>
    <w:rsid w:val="0021727A"/>
    <w:rsid w:val="002214FC"/>
    <w:rsid w:val="0022477D"/>
    <w:rsid w:val="002278A9"/>
    <w:rsid w:val="00233062"/>
    <w:rsid w:val="002336F9"/>
    <w:rsid w:val="00236AB5"/>
    <w:rsid w:val="0024028F"/>
    <w:rsid w:val="00244ABC"/>
    <w:rsid w:val="002769C3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0956"/>
    <w:rsid w:val="003018BA"/>
    <w:rsid w:val="0030395F"/>
    <w:rsid w:val="00305C92"/>
    <w:rsid w:val="00312935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90A4A"/>
    <w:rsid w:val="003948E4"/>
    <w:rsid w:val="003A0A5B"/>
    <w:rsid w:val="003A1176"/>
    <w:rsid w:val="003B03AF"/>
    <w:rsid w:val="003C0BAE"/>
    <w:rsid w:val="003D18A9"/>
    <w:rsid w:val="003D5EF6"/>
    <w:rsid w:val="003D6CE2"/>
    <w:rsid w:val="003E15FE"/>
    <w:rsid w:val="003E1941"/>
    <w:rsid w:val="003E2FE6"/>
    <w:rsid w:val="003E49D5"/>
    <w:rsid w:val="003F38C0"/>
    <w:rsid w:val="003F5EBB"/>
    <w:rsid w:val="00410A0C"/>
    <w:rsid w:val="00414E3C"/>
    <w:rsid w:val="0042244A"/>
    <w:rsid w:val="0042745A"/>
    <w:rsid w:val="00431450"/>
    <w:rsid w:val="00431D5C"/>
    <w:rsid w:val="004362C6"/>
    <w:rsid w:val="00437FA2"/>
    <w:rsid w:val="004448EA"/>
    <w:rsid w:val="00444FE4"/>
    <w:rsid w:val="00445970"/>
    <w:rsid w:val="00447645"/>
    <w:rsid w:val="00451998"/>
    <w:rsid w:val="0045317C"/>
    <w:rsid w:val="00461EFC"/>
    <w:rsid w:val="004652C2"/>
    <w:rsid w:val="004706D1"/>
    <w:rsid w:val="00471326"/>
    <w:rsid w:val="0047598D"/>
    <w:rsid w:val="00480E01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1B11"/>
    <w:rsid w:val="00513B6F"/>
    <w:rsid w:val="00517C63"/>
    <w:rsid w:val="00526011"/>
    <w:rsid w:val="005339DC"/>
    <w:rsid w:val="005363C4"/>
    <w:rsid w:val="00536BDE"/>
    <w:rsid w:val="00543ACC"/>
    <w:rsid w:val="00561F83"/>
    <w:rsid w:val="0056696D"/>
    <w:rsid w:val="00571A36"/>
    <w:rsid w:val="00581AA0"/>
    <w:rsid w:val="0058723C"/>
    <w:rsid w:val="0059484D"/>
    <w:rsid w:val="005A00D7"/>
    <w:rsid w:val="005A0855"/>
    <w:rsid w:val="005A3196"/>
    <w:rsid w:val="005B16FD"/>
    <w:rsid w:val="005C080F"/>
    <w:rsid w:val="005C1E69"/>
    <w:rsid w:val="005C55E5"/>
    <w:rsid w:val="005C696A"/>
    <w:rsid w:val="005D4D11"/>
    <w:rsid w:val="005D652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35B7B"/>
    <w:rsid w:val="00647FA8"/>
    <w:rsid w:val="00650C5F"/>
    <w:rsid w:val="00651FFE"/>
    <w:rsid w:val="00654934"/>
    <w:rsid w:val="00661541"/>
    <w:rsid w:val="006620D9"/>
    <w:rsid w:val="0066401A"/>
    <w:rsid w:val="0067154C"/>
    <w:rsid w:val="00671958"/>
    <w:rsid w:val="00675843"/>
    <w:rsid w:val="00686B6A"/>
    <w:rsid w:val="00696477"/>
    <w:rsid w:val="006B1CD5"/>
    <w:rsid w:val="006B3865"/>
    <w:rsid w:val="006B5573"/>
    <w:rsid w:val="006B7067"/>
    <w:rsid w:val="006C262A"/>
    <w:rsid w:val="006D050F"/>
    <w:rsid w:val="006D0BA0"/>
    <w:rsid w:val="006D6139"/>
    <w:rsid w:val="006E0834"/>
    <w:rsid w:val="006E3478"/>
    <w:rsid w:val="006E5D65"/>
    <w:rsid w:val="006F1282"/>
    <w:rsid w:val="006F1FBC"/>
    <w:rsid w:val="006F31E2"/>
    <w:rsid w:val="0070461C"/>
    <w:rsid w:val="00706544"/>
    <w:rsid w:val="007072BA"/>
    <w:rsid w:val="00713707"/>
    <w:rsid w:val="0071620A"/>
    <w:rsid w:val="00721656"/>
    <w:rsid w:val="00724677"/>
    <w:rsid w:val="00725459"/>
    <w:rsid w:val="007327BD"/>
    <w:rsid w:val="00734608"/>
    <w:rsid w:val="00743F03"/>
    <w:rsid w:val="00745036"/>
    <w:rsid w:val="00745302"/>
    <w:rsid w:val="007461D6"/>
    <w:rsid w:val="00746EC8"/>
    <w:rsid w:val="007523BF"/>
    <w:rsid w:val="00757B5B"/>
    <w:rsid w:val="00763BF1"/>
    <w:rsid w:val="00766FD4"/>
    <w:rsid w:val="0078168C"/>
    <w:rsid w:val="00786E1C"/>
    <w:rsid w:val="00787C2A"/>
    <w:rsid w:val="00790E27"/>
    <w:rsid w:val="007A4022"/>
    <w:rsid w:val="007A6E6E"/>
    <w:rsid w:val="007B1A43"/>
    <w:rsid w:val="007C3299"/>
    <w:rsid w:val="007C3BCC"/>
    <w:rsid w:val="007C431E"/>
    <w:rsid w:val="007C434A"/>
    <w:rsid w:val="007C4546"/>
    <w:rsid w:val="007D174B"/>
    <w:rsid w:val="007D6E56"/>
    <w:rsid w:val="007E5F9F"/>
    <w:rsid w:val="007F4155"/>
    <w:rsid w:val="00805395"/>
    <w:rsid w:val="0081554D"/>
    <w:rsid w:val="0081707E"/>
    <w:rsid w:val="00823C29"/>
    <w:rsid w:val="008449B3"/>
    <w:rsid w:val="00847221"/>
    <w:rsid w:val="0085747A"/>
    <w:rsid w:val="008604D4"/>
    <w:rsid w:val="00882918"/>
    <w:rsid w:val="00884922"/>
    <w:rsid w:val="00885F64"/>
    <w:rsid w:val="008917F9"/>
    <w:rsid w:val="00894223"/>
    <w:rsid w:val="008A09DB"/>
    <w:rsid w:val="008A45F7"/>
    <w:rsid w:val="008A7A73"/>
    <w:rsid w:val="008C0CC0"/>
    <w:rsid w:val="008C19A9"/>
    <w:rsid w:val="008C379D"/>
    <w:rsid w:val="008C4F6F"/>
    <w:rsid w:val="008C5147"/>
    <w:rsid w:val="008C5359"/>
    <w:rsid w:val="008C5363"/>
    <w:rsid w:val="008D3DFB"/>
    <w:rsid w:val="008E0DAB"/>
    <w:rsid w:val="008E64F4"/>
    <w:rsid w:val="008F12C9"/>
    <w:rsid w:val="008F3B99"/>
    <w:rsid w:val="008F6E29"/>
    <w:rsid w:val="00902D89"/>
    <w:rsid w:val="00916188"/>
    <w:rsid w:val="00923D7D"/>
    <w:rsid w:val="00927782"/>
    <w:rsid w:val="009317AF"/>
    <w:rsid w:val="00935F5B"/>
    <w:rsid w:val="00941997"/>
    <w:rsid w:val="0094347D"/>
    <w:rsid w:val="009508DF"/>
    <w:rsid w:val="00950DAC"/>
    <w:rsid w:val="00954A07"/>
    <w:rsid w:val="009559DB"/>
    <w:rsid w:val="00977BAE"/>
    <w:rsid w:val="00997F14"/>
    <w:rsid w:val="009A347C"/>
    <w:rsid w:val="009A592D"/>
    <w:rsid w:val="009A78D9"/>
    <w:rsid w:val="009C3E31"/>
    <w:rsid w:val="009C500F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04A40"/>
    <w:rsid w:val="00A12871"/>
    <w:rsid w:val="00A155EE"/>
    <w:rsid w:val="00A2245B"/>
    <w:rsid w:val="00A236F7"/>
    <w:rsid w:val="00A30110"/>
    <w:rsid w:val="00A355D9"/>
    <w:rsid w:val="00A36899"/>
    <w:rsid w:val="00A371F6"/>
    <w:rsid w:val="00A43BF6"/>
    <w:rsid w:val="00A4793B"/>
    <w:rsid w:val="00A526E8"/>
    <w:rsid w:val="00A52879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B4"/>
    <w:rsid w:val="00AE5FCB"/>
    <w:rsid w:val="00AE6272"/>
    <w:rsid w:val="00AF0044"/>
    <w:rsid w:val="00AF2C1E"/>
    <w:rsid w:val="00AF472C"/>
    <w:rsid w:val="00B05D0C"/>
    <w:rsid w:val="00B06142"/>
    <w:rsid w:val="00B135B1"/>
    <w:rsid w:val="00B21033"/>
    <w:rsid w:val="00B3130B"/>
    <w:rsid w:val="00B323D7"/>
    <w:rsid w:val="00B40686"/>
    <w:rsid w:val="00B40ADB"/>
    <w:rsid w:val="00B43B77"/>
    <w:rsid w:val="00B43E80"/>
    <w:rsid w:val="00B47FB4"/>
    <w:rsid w:val="00B50F5A"/>
    <w:rsid w:val="00B55351"/>
    <w:rsid w:val="00B557A0"/>
    <w:rsid w:val="00B607DB"/>
    <w:rsid w:val="00B66529"/>
    <w:rsid w:val="00B75946"/>
    <w:rsid w:val="00B778D1"/>
    <w:rsid w:val="00B8056E"/>
    <w:rsid w:val="00B819C8"/>
    <w:rsid w:val="00B82308"/>
    <w:rsid w:val="00B86E69"/>
    <w:rsid w:val="00B90885"/>
    <w:rsid w:val="00B95BD3"/>
    <w:rsid w:val="00BA65BF"/>
    <w:rsid w:val="00BB520A"/>
    <w:rsid w:val="00BB5EF4"/>
    <w:rsid w:val="00BB7077"/>
    <w:rsid w:val="00BD3869"/>
    <w:rsid w:val="00BD66E9"/>
    <w:rsid w:val="00BD6FF4"/>
    <w:rsid w:val="00BE3F57"/>
    <w:rsid w:val="00BF0347"/>
    <w:rsid w:val="00BF2C41"/>
    <w:rsid w:val="00C058B4"/>
    <w:rsid w:val="00C05F44"/>
    <w:rsid w:val="00C131B5"/>
    <w:rsid w:val="00C1431C"/>
    <w:rsid w:val="00C16ABF"/>
    <w:rsid w:val="00C170AE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5AB6"/>
    <w:rsid w:val="00C67E92"/>
    <w:rsid w:val="00C70A26"/>
    <w:rsid w:val="00C766DF"/>
    <w:rsid w:val="00C94B98"/>
    <w:rsid w:val="00CA2B96"/>
    <w:rsid w:val="00CA5089"/>
    <w:rsid w:val="00CC7263"/>
    <w:rsid w:val="00CC7849"/>
    <w:rsid w:val="00CD6897"/>
    <w:rsid w:val="00CE5BAC"/>
    <w:rsid w:val="00CF25BE"/>
    <w:rsid w:val="00CF78ED"/>
    <w:rsid w:val="00D02B25"/>
    <w:rsid w:val="00D02EBA"/>
    <w:rsid w:val="00D1164A"/>
    <w:rsid w:val="00D17C3C"/>
    <w:rsid w:val="00D231E8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B4174"/>
    <w:rsid w:val="00DC5364"/>
    <w:rsid w:val="00DC689E"/>
    <w:rsid w:val="00DE09C0"/>
    <w:rsid w:val="00DE4A14"/>
    <w:rsid w:val="00DE6097"/>
    <w:rsid w:val="00DF0208"/>
    <w:rsid w:val="00DF320D"/>
    <w:rsid w:val="00DF71C8"/>
    <w:rsid w:val="00E034D6"/>
    <w:rsid w:val="00E129B8"/>
    <w:rsid w:val="00E14D58"/>
    <w:rsid w:val="00E1545E"/>
    <w:rsid w:val="00E21E7D"/>
    <w:rsid w:val="00E22FBC"/>
    <w:rsid w:val="00E24BF5"/>
    <w:rsid w:val="00E25338"/>
    <w:rsid w:val="00E318A9"/>
    <w:rsid w:val="00E359C6"/>
    <w:rsid w:val="00E44712"/>
    <w:rsid w:val="00E46AA6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0DA1"/>
    <w:rsid w:val="00EC4899"/>
    <w:rsid w:val="00ED03AB"/>
    <w:rsid w:val="00ED18CA"/>
    <w:rsid w:val="00ED32D2"/>
    <w:rsid w:val="00EE32DE"/>
    <w:rsid w:val="00EE5457"/>
    <w:rsid w:val="00F070AB"/>
    <w:rsid w:val="00F17567"/>
    <w:rsid w:val="00F233CD"/>
    <w:rsid w:val="00F27A7B"/>
    <w:rsid w:val="00F33B9C"/>
    <w:rsid w:val="00F41B94"/>
    <w:rsid w:val="00F423E2"/>
    <w:rsid w:val="00F45053"/>
    <w:rsid w:val="00F526AF"/>
    <w:rsid w:val="00F617C3"/>
    <w:rsid w:val="00F664D1"/>
    <w:rsid w:val="00F7066B"/>
    <w:rsid w:val="00F83B28"/>
    <w:rsid w:val="00F93AFB"/>
    <w:rsid w:val="00F96D0C"/>
    <w:rsid w:val="00F9D964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  <w:rsid w:val="031BA8D1"/>
    <w:rsid w:val="03B052FB"/>
    <w:rsid w:val="04B0E760"/>
    <w:rsid w:val="064CB7C1"/>
    <w:rsid w:val="0892DF32"/>
    <w:rsid w:val="0DCD2383"/>
    <w:rsid w:val="0ED3B6BE"/>
    <w:rsid w:val="1365188D"/>
    <w:rsid w:val="15492EF9"/>
    <w:rsid w:val="155EB01F"/>
    <w:rsid w:val="1726E73B"/>
    <w:rsid w:val="173D7621"/>
    <w:rsid w:val="17872C38"/>
    <w:rsid w:val="1DD9CA51"/>
    <w:rsid w:val="235623C9"/>
    <w:rsid w:val="23B7A27A"/>
    <w:rsid w:val="2694414C"/>
    <w:rsid w:val="28B86035"/>
    <w:rsid w:val="29073965"/>
    <w:rsid w:val="290A32C3"/>
    <w:rsid w:val="2916B63E"/>
    <w:rsid w:val="29C342E0"/>
    <w:rsid w:val="2CBED55B"/>
    <w:rsid w:val="2D1A03B8"/>
    <w:rsid w:val="2D59D792"/>
    <w:rsid w:val="3043FA6B"/>
    <w:rsid w:val="321ECCDE"/>
    <w:rsid w:val="3370E728"/>
    <w:rsid w:val="350CB789"/>
    <w:rsid w:val="377D9C44"/>
    <w:rsid w:val="38EE3E9B"/>
    <w:rsid w:val="3AEC400C"/>
    <w:rsid w:val="3C7CBAD6"/>
    <w:rsid w:val="3F49139F"/>
    <w:rsid w:val="3FA1BBFE"/>
    <w:rsid w:val="43343A72"/>
    <w:rsid w:val="43566358"/>
    <w:rsid w:val="435DAD41"/>
    <w:rsid w:val="463BAF3D"/>
    <w:rsid w:val="46472C00"/>
    <w:rsid w:val="46BCABDA"/>
    <w:rsid w:val="4F29A623"/>
    <w:rsid w:val="4FC046A5"/>
    <w:rsid w:val="52B1B7B3"/>
    <w:rsid w:val="559E77FF"/>
    <w:rsid w:val="55C6D021"/>
    <w:rsid w:val="5636F4A6"/>
    <w:rsid w:val="570BCAF7"/>
    <w:rsid w:val="594A018A"/>
    <w:rsid w:val="5986F17F"/>
    <w:rsid w:val="5A1F59E8"/>
    <w:rsid w:val="5B2944AE"/>
    <w:rsid w:val="5BFFDEC0"/>
    <w:rsid w:val="5D871E4B"/>
    <w:rsid w:val="5E19F06A"/>
    <w:rsid w:val="5FC2697F"/>
    <w:rsid w:val="608E6B81"/>
    <w:rsid w:val="6134C182"/>
    <w:rsid w:val="62F644B5"/>
    <w:rsid w:val="656B38A3"/>
    <w:rsid w:val="66130BA2"/>
    <w:rsid w:val="6626EF4E"/>
    <w:rsid w:val="6A19D06C"/>
    <w:rsid w:val="6A49D473"/>
    <w:rsid w:val="6AEEC682"/>
    <w:rsid w:val="6D383521"/>
    <w:rsid w:val="6D90A6D6"/>
    <w:rsid w:val="6F58598B"/>
    <w:rsid w:val="6FD7338A"/>
    <w:rsid w:val="73FA4534"/>
    <w:rsid w:val="745FA119"/>
    <w:rsid w:val="75A2CAB7"/>
    <w:rsid w:val="78BC690E"/>
    <w:rsid w:val="79B7EACF"/>
    <w:rsid w:val="7B64EAFC"/>
    <w:rsid w:val="7D30B64A"/>
    <w:rsid w:val="7DB6BBDE"/>
    <w:rsid w:val="7DCDEEB8"/>
    <w:rsid w:val="7ED663CD"/>
    <w:rsid w:val="7F82F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9E5FC6B"/>
  <w15:docId w15:val="{B631491C-AC20-4406-8155-C3FCB6EE6FA6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F6D0-6630-435D-AC10-D3F0D92F675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2021-12-17T07:43:00.0000000Z</lastPrinted>
  <dcterms:created xsi:type="dcterms:W3CDTF">2023-09-11T14:40:00.0000000Z</dcterms:created>
  <dcterms:modified xsi:type="dcterms:W3CDTF">2023-09-29T04:55:20.3164058Z</dcterms:modified>
</coreProperties>
</file>